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22CCF" w14:textId="77777777" w:rsidR="00625BC1" w:rsidRPr="008B3730" w:rsidRDefault="00625BC1" w:rsidP="00AE240A">
      <w:pPr>
        <w:pStyle w:val="Titolo"/>
        <w:rPr>
          <w:sz w:val="52"/>
          <w:szCs w:val="52"/>
        </w:rPr>
      </w:pPr>
      <w:bookmarkStart w:id="0" w:name="_Toc51118411"/>
      <w:bookmarkStart w:id="1" w:name="_Toc51120165"/>
      <w:bookmarkStart w:id="2" w:name="_Toc51599940"/>
      <w:bookmarkStart w:id="3" w:name="_Toc51599962"/>
      <w:bookmarkStart w:id="4" w:name="_Toc55218469"/>
      <w:bookmarkStart w:id="5" w:name="_Toc66621795"/>
      <w:bookmarkStart w:id="6" w:name="_Toc66844693"/>
      <w:r w:rsidRPr="008B3730">
        <w:rPr>
          <w:sz w:val="52"/>
          <w:szCs w:val="52"/>
        </w:rPr>
        <w:t xml:space="preserve">Leistungsbeschrieb für </w:t>
      </w:r>
      <w:r w:rsidR="00E54CC7" w:rsidRPr="008B3730">
        <w:rPr>
          <w:sz w:val="52"/>
          <w:szCs w:val="52"/>
        </w:rPr>
        <w:br/>
      </w:r>
      <w:r w:rsidRPr="008B3730">
        <w:rPr>
          <w:sz w:val="52"/>
          <w:szCs w:val="52"/>
        </w:rPr>
        <w:t>die Bauherrenunterstützung (BHU)</w:t>
      </w:r>
      <w:r w:rsidR="00857312">
        <w:rPr>
          <w:sz w:val="52"/>
          <w:szCs w:val="52"/>
        </w:rPr>
        <w:br/>
      </w:r>
      <w:r w:rsidR="00AE240A" w:rsidRPr="00AE240A">
        <w:rPr>
          <w:sz w:val="52"/>
          <w:szCs w:val="52"/>
        </w:rPr>
        <w:t xml:space="preserve">in der </w:t>
      </w:r>
      <w:r w:rsidR="00777A11">
        <w:rPr>
          <w:sz w:val="52"/>
          <w:szCs w:val="52"/>
        </w:rPr>
        <w:t>Projekt</w:t>
      </w:r>
      <w:r w:rsidR="00AE240A" w:rsidRPr="00AE240A">
        <w:rPr>
          <w:sz w:val="52"/>
          <w:szCs w:val="52"/>
        </w:rPr>
        <w:t>ierungsphase</w:t>
      </w:r>
    </w:p>
    <w:p w14:paraId="4C5DC708" w14:textId="77777777" w:rsidR="00625BC1" w:rsidRPr="008B3730" w:rsidRDefault="00625BC1" w:rsidP="00483FFA">
      <w:pPr>
        <w:pStyle w:val="Titolo"/>
        <w:rPr>
          <w:kern w:val="0"/>
        </w:rPr>
      </w:pPr>
    </w:p>
    <w:p w14:paraId="44A962D6" w14:textId="77777777" w:rsidR="00A03BEA" w:rsidRPr="008B3730" w:rsidRDefault="00A03BEA" w:rsidP="00483FFA">
      <w:pPr>
        <w:pStyle w:val="Titolo"/>
        <w:rPr>
          <w:kern w:val="0"/>
        </w:rPr>
      </w:pPr>
      <w:r w:rsidRPr="008B3730">
        <w:rPr>
          <w:kern w:val="0"/>
        </w:rPr>
        <w:t>Inhalt</w:t>
      </w:r>
      <w:bookmarkEnd w:id="0"/>
      <w:bookmarkEnd w:id="1"/>
    </w:p>
    <w:p w14:paraId="314178EB" w14:textId="77777777" w:rsidR="00BD5910" w:rsidRDefault="009F1E5B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 w:rsidRPr="008B3730">
        <w:fldChar w:fldCharType="begin"/>
      </w:r>
      <w:r w:rsidR="00A03BEA" w:rsidRPr="008B3730">
        <w:instrText xml:space="preserve"> TOC \O "1-2" \H \Z \T "</w:instrText>
      </w:r>
      <w:r w:rsidR="00D96400" w:rsidRPr="008B3730">
        <w:instrText>Überschrift;1;</w:instrText>
      </w:r>
      <w:r w:rsidR="00D56C5B" w:rsidRPr="008B3730">
        <w:instrText>Anhang 1;1;Anhang 2;2</w:instrText>
      </w:r>
      <w:r w:rsidR="00A03BEA" w:rsidRPr="008B3730">
        <w:instrText xml:space="preserve">", PreserveFormatting:=True \* MERGEFORMAT </w:instrText>
      </w:r>
      <w:r w:rsidRPr="008B3730">
        <w:fldChar w:fldCharType="separate"/>
      </w:r>
      <w:hyperlink w:anchor="_Toc498524886" w:history="1">
        <w:r w:rsidR="00BD5910" w:rsidRPr="005E583E">
          <w:rPr>
            <w:rStyle w:val="Collegamentoipertestuale"/>
          </w:rPr>
          <w:t>A</w:t>
        </w:r>
        <w:r w:rsidR="00BD5910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BD5910" w:rsidRPr="005E583E">
          <w:rPr>
            <w:rStyle w:val="Collegamentoipertestuale"/>
          </w:rPr>
          <w:t>Allgemeines</w:t>
        </w:r>
        <w:r w:rsidR="00BD5910">
          <w:rPr>
            <w:webHidden/>
          </w:rPr>
          <w:tab/>
        </w:r>
        <w:r w:rsidR="00BD5910">
          <w:rPr>
            <w:webHidden/>
          </w:rPr>
          <w:fldChar w:fldCharType="begin"/>
        </w:r>
        <w:r w:rsidR="00BD5910">
          <w:rPr>
            <w:webHidden/>
          </w:rPr>
          <w:instrText xml:space="preserve"> PAGEREF _Toc498524886 \h </w:instrText>
        </w:r>
        <w:r w:rsidR="00BD5910">
          <w:rPr>
            <w:webHidden/>
          </w:rPr>
        </w:r>
        <w:r w:rsidR="00BD5910">
          <w:rPr>
            <w:webHidden/>
          </w:rPr>
          <w:fldChar w:fldCharType="separate"/>
        </w:r>
        <w:r w:rsidR="009B3F21">
          <w:rPr>
            <w:webHidden/>
          </w:rPr>
          <w:t>2</w:t>
        </w:r>
        <w:r w:rsidR="00BD5910">
          <w:rPr>
            <w:webHidden/>
          </w:rPr>
          <w:fldChar w:fldCharType="end"/>
        </w:r>
      </w:hyperlink>
    </w:p>
    <w:p w14:paraId="37C8ACA8" w14:textId="77777777" w:rsidR="00BD5910" w:rsidRDefault="00237D6C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98524887" w:history="1">
        <w:r w:rsidR="00BD5910" w:rsidRPr="005E583E">
          <w:rPr>
            <w:rStyle w:val="Collegamentoipertestuale"/>
          </w:rPr>
          <w:t>1</w:t>
        </w:r>
        <w:r w:rsidR="00BD5910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BD5910" w:rsidRPr="005E583E">
          <w:rPr>
            <w:rStyle w:val="Collegamentoipertestuale"/>
          </w:rPr>
          <w:t>Geltungsbereich</w:t>
        </w:r>
        <w:r w:rsidR="00BD5910">
          <w:rPr>
            <w:webHidden/>
          </w:rPr>
          <w:tab/>
        </w:r>
        <w:r w:rsidR="00BD5910">
          <w:rPr>
            <w:webHidden/>
          </w:rPr>
          <w:fldChar w:fldCharType="begin"/>
        </w:r>
        <w:r w:rsidR="00BD5910">
          <w:rPr>
            <w:webHidden/>
          </w:rPr>
          <w:instrText xml:space="preserve"> PAGEREF _Toc498524887 \h </w:instrText>
        </w:r>
        <w:r w:rsidR="00BD5910">
          <w:rPr>
            <w:webHidden/>
          </w:rPr>
        </w:r>
        <w:r w:rsidR="00BD5910">
          <w:rPr>
            <w:webHidden/>
          </w:rPr>
          <w:fldChar w:fldCharType="separate"/>
        </w:r>
        <w:r w:rsidR="009B3F21">
          <w:rPr>
            <w:webHidden/>
          </w:rPr>
          <w:t>2</w:t>
        </w:r>
        <w:r w:rsidR="00BD5910">
          <w:rPr>
            <w:webHidden/>
          </w:rPr>
          <w:fldChar w:fldCharType="end"/>
        </w:r>
      </w:hyperlink>
    </w:p>
    <w:p w14:paraId="28948857" w14:textId="77777777" w:rsidR="00BD5910" w:rsidRDefault="00237D6C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98524888" w:history="1">
        <w:r w:rsidR="00BD5910" w:rsidRPr="005E583E">
          <w:rPr>
            <w:rStyle w:val="Collegamentoipertestuale"/>
          </w:rPr>
          <w:t>2</w:t>
        </w:r>
        <w:r w:rsidR="00BD5910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BD5910" w:rsidRPr="005E583E">
          <w:rPr>
            <w:rStyle w:val="Collegamentoipertestuale"/>
          </w:rPr>
          <w:t>Gegenstand</w:t>
        </w:r>
        <w:r w:rsidR="00BD5910">
          <w:rPr>
            <w:webHidden/>
          </w:rPr>
          <w:tab/>
        </w:r>
        <w:r w:rsidR="00BD5910">
          <w:rPr>
            <w:webHidden/>
          </w:rPr>
          <w:fldChar w:fldCharType="begin"/>
        </w:r>
        <w:r w:rsidR="00BD5910">
          <w:rPr>
            <w:webHidden/>
          </w:rPr>
          <w:instrText xml:space="preserve"> PAGEREF _Toc498524888 \h </w:instrText>
        </w:r>
        <w:r w:rsidR="00BD5910">
          <w:rPr>
            <w:webHidden/>
          </w:rPr>
        </w:r>
        <w:r w:rsidR="00BD5910">
          <w:rPr>
            <w:webHidden/>
          </w:rPr>
          <w:fldChar w:fldCharType="separate"/>
        </w:r>
        <w:r w:rsidR="009B3F21">
          <w:rPr>
            <w:webHidden/>
          </w:rPr>
          <w:t>2</w:t>
        </w:r>
        <w:r w:rsidR="00BD5910">
          <w:rPr>
            <w:webHidden/>
          </w:rPr>
          <w:fldChar w:fldCharType="end"/>
        </w:r>
      </w:hyperlink>
    </w:p>
    <w:p w14:paraId="653F4D3E" w14:textId="77777777" w:rsidR="00BD5910" w:rsidRDefault="00237D6C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98524889" w:history="1">
        <w:r w:rsidR="00BD5910" w:rsidRPr="005E583E">
          <w:rPr>
            <w:rStyle w:val="Collegamentoipertestuale"/>
          </w:rPr>
          <w:t>3</w:t>
        </w:r>
        <w:r w:rsidR="00BD5910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BD5910" w:rsidRPr="005E583E">
          <w:rPr>
            <w:rStyle w:val="Collegamentoipertestuale"/>
          </w:rPr>
          <w:t>Zweck</w:t>
        </w:r>
        <w:r w:rsidR="00BD5910">
          <w:rPr>
            <w:webHidden/>
          </w:rPr>
          <w:tab/>
        </w:r>
        <w:r w:rsidR="00BD5910">
          <w:rPr>
            <w:webHidden/>
          </w:rPr>
          <w:fldChar w:fldCharType="begin"/>
        </w:r>
        <w:r w:rsidR="00BD5910">
          <w:rPr>
            <w:webHidden/>
          </w:rPr>
          <w:instrText xml:space="preserve"> PAGEREF _Toc498524889 \h </w:instrText>
        </w:r>
        <w:r w:rsidR="00BD5910">
          <w:rPr>
            <w:webHidden/>
          </w:rPr>
        </w:r>
        <w:r w:rsidR="00BD5910">
          <w:rPr>
            <w:webHidden/>
          </w:rPr>
          <w:fldChar w:fldCharType="separate"/>
        </w:r>
        <w:r w:rsidR="009B3F21">
          <w:rPr>
            <w:webHidden/>
          </w:rPr>
          <w:t>2</w:t>
        </w:r>
        <w:r w:rsidR="00BD5910">
          <w:rPr>
            <w:webHidden/>
          </w:rPr>
          <w:fldChar w:fldCharType="end"/>
        </w:r>
      </w:hyperlink>
    </w:p>
    <w:p w14:paraId="488322FB" w14:textId="77777777" w:rsidR="00BD5910" w:rsidRDefault="00237D6C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98524890" w:history="1">
        <w:r w:rsidR="00BD5910" w:rsidRPr="005E583E">
          <w:rPr>
            <w:rStyle w:val="Collegamentoipertestuale"/>
          </w:rPr>
          <w:t>B</w:t>
        </w:r>
        <w:r w:rsidR="00BD5910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BD5910" w:rsidRPr="005E583E">
          <w:rPr>
            <w:rStyle w:val="Collegamentoipertestuale"/>
          </w:rPr>
          <w:t>Leistungen über alle Projektphasen</w:t>
        </w:r>
        <w:r w:rsidR="00BD5910">
          <w:rPr>
            <w:webHidden/>
          </w:rPr>
          <w:tab/>
        </w:r>
        <w:r w:rsidR="00BD5910">
          <w:rPr>
            <w:webHidden/>
          </w:rPr>
          <w:fldChar w:fldCharType="begin"/>
        </w:r>
        <w:r w:rsidR="00BD5910">
          <w:rPr>
            <w:webHidden/>
          </w:rPr>
          <w:instrText xml:space="preserve"> PAGEREF _Toc498524890 \h </w:instrText>
        </w:r>
        <w:r w:rsidR="00BD5910">
          <w:rPr>
            <w:webHidden/>
          </w:rPr>
        </w:r>
        <w:r w:rsidR="00BD5910">
          <w:rPr>
            <w:webHidden/>
          </w:rPr>
          <w:fldChar w:fldCharType="separate"/>
        </w:r>
        <w:r w:rsidR="009B3F21">
          <w:rPr>
            <w:webHidden/>
          </w:rPr>
          <w:t>3</w:t>
        </w:r>
        <w:r w:rsidR="00BD5910">
          <w:rPr>
            <w:webHidden/>
          </w:rPr>
          <w:fldChar w:fldCharType="end"/>
        </w:r>
      </w:hyperlink>
    </w:p>
    <w:p w14:paraId="69E1E0C1" w14:textId="77777777" w:rsidR="00BD5910" w:rsidRDefault="00237D6C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98524891" w:history="1">
        <w:r w:rsidR="00BD5910" w:rsidRPr="005E583E">
          <w:rPr>
            <w:rStyle w:val="Collegamentoipertestuale"/>
          </w:rPr>
          <w:t xml:space="preserve">C </w:t>
        </w:r>
        <w:r w:rsidR="00BD5910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BD5910" w:rsidRPr="005E583E">
          <w:rPr>
            <w:rStyle w:val="Collegamentoipertestuale"/>
          </w:rPr>
          <w:t>Qualitätsmanagement</w:t>
        </w:r>
        <w:r w:rsidR="00BD5910">
          <w:rPr>
            <w:webHidden/>
          </w:rPr>
          <w:tab/>
        </w:r>
        <w:r w:rsidR="00BD5910">
          <w:rPr>
            <w:webHidden/>
          </w:rPr>
          <w:fldChar w:fldCharType="begin"/>
        </w:r>
        <w:r w:rsidR="00BD5910">
          <w:rPr>
            <w:webHidden/>
          </w:rPr>
          <w:instrText xml:space="preserve"> PAGEREF _Toc498524891 \h </w:instrText>
        </w:r>
        <w:r w:rsidR="00BD5910">
          <w:rPr>
            <w:webHidden/>
          </w:rPr>
        </w:r>
        <w:r w:rsidR="00BD5910">
          <w:rPr>
            <w:webHidden/>
          </w:rPr>
          <w:fldChar w:fldCharType="separate"/>
        </w:r>
        <w:r w:rsidR="009B3F21">
          <w:rPr>
            <w:webHidden/>
          </w:rPr>
          <w:t>4</w:t>
        </w:r>
        <w:r w:rsidR="00BD5910">
          <w:rPr>
            <w:webHidden/>
          </w:rPr>
          <w:fldChar w:fldCharType="end"/>
        </w:r>
      </w:hyperlink>
    </w:p>
    <w:p w14:paraId="197849B2" w14:textId="77777777" w:rsidR="00BD5910" w:rsidRDefault="00237D6C">
      <w:pPr>
        <w:pStyle w:val="Sommario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98524892" w:history="1">
        <w:r w:rsidR="00BD5910" w:rsidRPr="005E583E">
          <w:rPr>
            <w:rStyle w:val="Collegamentoipertestuale"/>
          </w:rPr>
          <w:t>D</w:t>
        </w:r>
        <w:r w:rsidR="00BD5910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BD5910" w:rsidRPr="005E583E">
          <w:rPr>
            <w:rStyle w:val="Collegamentoipertestuale"/>
          </w:rPr>
          <w:t>Leistungen Bauherrenunterstützung in der Projektierung</w:t>
        </w:r>
        <w:r w:rsidR="00BD5910">
          <w:rPr>
            <w:webHidden/>
          </w:rPr>
          <w:tab/>
        </w:r>
        <w:r w:rsidR="00BD5910">
          <w:rPr>
            <w:webHidden/>
          </w:rPr>
          <w:fldChar w:fldCharType="begin"/>
        </w:r>
        <w:r w:rsidR="00BD5910">
          <w:rPr>
            <w:webHidden/>
          </w:rPr>
          <w:instrText xml:space="preserve"> PAGEREF _Toc498524892 \h </w:instrText>
        </w:r>
        <w:r w:rsidR="00BD5910">
          <w:rPr>
            <w:webHidden/>
          </w:rPr>
        </w:r>
        <w:r w:rsidR="00BD5910">
          <w:rPr>
            <w:webHidden/>
          </w:rPr>
          <w:fldChar w:fldCharType="separate"/>
        </w:r>
        <w:r w:rsidR="009B3F21">
          <w:rPr>
            <w:webHidden/>
          </w:rPr>
          <w:t>5</w:t>
        </w:r>
        <w:r w:rsidR="00BD5910">
          <w:rPr>
            <w:webHidden/>
          </w:rPr>
          <w:fldChar w:fldCharType="end"/>
        </w:r>
      </w:hyperlink>
    </w:p>
    <w:p w14:paraId="36AFF5A0" w14:textId="77777777" w:rsidR="005A5017" w:rsidRPr="008B3730" w:rsidRDefault="009F1E5B" w:rsidP="000C5BBC">
      <w:pPr>
        <w:tabs>
          <w:tab w:val="right" w:leader="dot" w:pos="9072"/>
        </w:tabs>
        <w:rPr>
          <w:b/>
        </w:rPr>
      </w:pPr>
      <w:r w:rsidRPr="008B3730">
        <w:rPr>
          <w:b/>
        </w:rPr>
        <w:fldChar w:fldCharType="end"/>
      </w:r>
    </w:p>
    <w:p w14:paraId="176ECB4D" w14:textId="77777777" w:rsidR="005A5017" w:rsidRPr="008B3730" w:rsidRDefault="005A5017" w:rsidP="000C5BBC">
      <w:pPr>
        <w:tabs>
          <w:tab w:val="right" w:leader="dot" w:pos="9072"/>
        </w:tabs>
        <w:rPr>
          <w:b/>
        </w:rPr>
      </w:pPr>
    </w:p>
    <w:p w14:paraId="107A0A17" w14:textId="77777777" w:rsidR="00B6535B" w:rsidRDefault="00B6535B" w:rsidP="005A5017">
      <w:pPr>
        <w:pStyle w:val="Text"/>
        <w:rPr>
          <w:b/>
        </w:rPr>
      </w:pPr>
    </w:p>
    <w:p w14:paraId="352DD016" w14:textId="77777777" w:rsidR="00A03BEA" w:rsidRPr="008B3730" w:rsidRDefault="00A03BEA" w:rsidP="00C06287">
      <w:pPr>
        <w:pStyle w:val="Text"/>
        <w:sectPr w:rsidR="00A03BEA" w:rsidRPr="008B3730" w:rsidSect="00625BC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notePr>
            <w:numRestart w:val="eachPage"/>
          </w:footnotePr>
          <w:endnotePr>
            <w:numFmt w:val="decimal"/>
          </w:endnotePr>
          <w:type w:val="continuous"/>
          <w:pgSz w:w="11906" w:h="16838" w:code="9"/>
          <w:pgMar w:top="1134" w:right="1134" w:bottom="907" w:left="1701" w:header="567" w:footer="284" w:gutter="0"/>
          <w:cols w:space="720"/>
        </w:sectPr>
      </w:pPr>
    </w:p>
    <w:p w14:paraId="39949EFB" w14:textId="77777777" w:rsidR="00173041" w:rsidRPr="008B3730" w:rsidRDefault="00D46664" w:rsidP="002B6BDD">
      <w:pPr>
        <w:pStyle w:val="berschrift"/>
        <w:ind w:left="567" w:hanging="567"/>
        <w:rPr>
          <w:sz w:val="32"/>
          <w:szCs w:val="32"/>
        </w:rPr>
      </w:pPr>
      <w:bookmarkStart w:id="7" w:name="_Toc498524886"/>
      <w:r w:rsidRPr="008B3730">
        <w:rPr>
          <w:sz w:val="32"/>
          <w:szCs w:val="32"/>
        </w:rPr>
        <w:lastRenderedPageBreak/>
        <w:t>A</w:t>
      </w:r>
      <w:r w:rsidR="00801E19" w:rsidRPr="008B3730">
        <w:rPr>
          <w:sz w:val="32"/>
          <w:szCs w:val="32"/>
        </w:rPr>
        <w:tab/>
      </w:r>
      <w:r w:rsidR="00173041" w:rsidRPr="008B3730">
        <w:rPr>
          <w:sz w:val="32"/>
          <w:szCs w:val="32"/>
        </w:rPr>
        <w:t>Allgemeines</w:t>
      </w:r>
      <w:bookmarkEnd w:id="7"/>
    </w:p>
    <w:p w14:paraId="15A3C57F" w14:textId="77777777" w:rsidR="00B94727" w:rsidRPr="008B3730" w:rsidRDefault="00173041" w:rsidP="002B6BDD">
      <w:pPr>
        <w:pStyle w:val="Titolo1"/>
        <w:tabs>
          <w:tab w:val="clear" w:pos="0"/>
          <w:tab w:val="clear" w:pos="540"/>
        </w:tabs>
        <w:ind w:left="567" w:hanging="567"/>
        <w:rPr>
          <w:sz w:val="24"/>
          <w:szCs w:val="24"/>
        </w:rPr>
      </w:pPr>
      <w:bookmarkStart w:id="8" w:name="_Toc498524887"/>
      <w:r w:rsidRPr="008B3730">
        <w:rPr>
          <w:sz w:val="24"/>
          <w:szCs w:val="24"/>
        </w:rPr>
        <w:t>Geltungsbereich</w:t>
      </w:r>
      <w:bookmarkEnd w:id="8"/>
    </w:p>
    <w:p w14:paraId="46DC6976" w14:textId="0C0E1A88" w:rsidR="00173041" w:rsidRPr="008B3730" w:rsidRDefault="00173041" w:rsidP="000C2C61">
      <w:r w:rsidRPr="008B3730">
        <w:t>D</w:t>
      </w:r>
      <w:r w:rsidR="005A5017" w:rsidRPr="008B3730">
        <w:t>ieses</w:t>
      </w:r>
      <w:r w:rsidRPr="008B3730">
        <w:t xml:space="preserve"> </w:t>
      </w:r>
      <w:r w:rsidR="001F38AB" w:rsidRPr="008B3730">
        <w:t>Pflichtenheft</w:t>
      </w:r>
      <w:r w:rsidR="005A5017" w:rsidRPr="008B3730">
        <w:t xml:space="preserve"> gilt für die Bauherrenunterstützung </w:t>
      </w:r>
      <w:r w:rsidR="002D0973" w:rsidRPr="008B3730">
        <w:t xml:space="preserve">in der </w:t>
      </w:r>
      <w:r w:rsidR="00711C3A">
        <w:t>Projektierungs</w:t>
      </w:r>
      <w:r w:rsidR="002D0973" w:rsidRPr="008B3730">
        <w:t>sphase</w:t>
      </w:r>
      <w:r w:rsidRPr="008B3730">
        <w:t xml:space="preserve"> </w:t>
      </w:r>
      <w:r w:rsidR="004D26C1">
        <w:t xml:space="preserve">für das Projekt </w:t>
      </w:r>
      <w:r w:rsidR="009F4EA0">
        <w:rPr>
          <w:rFonts w:ascii="ArialMT" w:hAnsi="ArialMT" w:cs="ArialMT"/>
        </w:rPr>
        <w:t>«180073 - IP Netz F3 – Migrationsschritt 3»</w:t>
      </w:r>
      <w:r w:rsidRPr="008B3730">
        <w:t>.</w:t>
      </w:r>
    </w:p>
    <w:p w14:paraId="10C6A2EB" w14:textId="77777777" w:rsidR="00173041" w:rsidRPr="008B3730" w:rsidRDefault="00173041" w:rsidP="00801E19"/>
    <w:p w14:paraId="2F64DD0D" w14:textId="77777777" w:rsidR="00173041" w:rsidRPr="008B3730" w:rsidRDefault="00173041" w:rsidP="002B6BDD">
      <w:pPr>
        <w:pStyle w:val="Titolo1"/>
        <w:tabs>
          <w:tab w:val="clear" w:pos="0"/>
          <w:tab w:val="clear" w:pos="540"/>
        </w:tabs>
        <w:ind w:left="567" w:hanging="567"/>
        <w:rPr>
          <w:sz w:val="24"/>
          <w:szCs w:val="24"/>
        </w:rPr>
      </w:pPr>
      <w:bookmarkStart w:id="9" w:name="_Toc498524888"/>
      <w:r w:rsidRPr="008B3730">
        <w:rPr>
          <w:sz w:val="24"/>
          <w:szCs w:val="24"/>
        </w:rPr>
        <w:t>Gegenstand</w:t>
      </w:r>
      <w:bookmarkEnd w:id="9"/>
    </w:p>
    <w:p w14:paraId="4B8100BB" w14:textId="6C73D42D" w:rsidR="00173041" w:rsidRPr="008B3730" w:rsidRDefault="00173041" w:rsidP="00173041">
      <w:r w:rsidRPr="008B3730">
        <w:t xml:space="preserve">Das Pflichtenheft </w:t>
      </w:r>
      <w:r w:rsidR="00801E19" w:rsidRPr="008B3730">
        <w:t xml:space="preserve">gibt eine Übersicht über die </w:t>
      </w:r>
      <w:r w:rsidR="005A5017" w:rsidRPr="008B3730">
        <w:t xml:space="preserve">Projektierungsarbeiten </w:t>
      </w:r>
      <w:r w:rsidR="004D26C1">
        <w:t xml:space="preserve">im Rahmen der </w:t>
      </w:r>
      <w:r w:rsidR="00263290" w:rsidRPr="008B3730">
        <w:t xml:space="preserve">Betriebs- und Sicherheitsanlagen (BSA)) gemäss den Anforderungen in den entsprechenden Fachhandbüchern </w:t>
      </w:r>
      <w:r w:rsidR="00801E19" w:rsidRPr="008B3730">
        <w:t>und beschreibt die L</w:t>
      </w:r>
      <w:r w:rsidR="00185F2E" w:rsidRPr="008B3730">
        <w:t>eistungen für die Projektstufen</w:t>
      </w:r>
    </w:p>
    <w:p w14:paraId="2F05EAF0" w14:textId="77777777" w:rsidR="00801E19" w:rsidRPr="004D26C1" w:rsidRDefault="00FF7B97" w:rsidP="00652D69">
      <w:pPr>
        <w:numPr>
          <w:ilvl w:val="0"/>
          <w:numId w:val="15"/>
        </w:numPr>
        <w:tabs>
          <w:tab w:val="left" w:pos="742"/>
        </w:tabs>
      </w:pPr>
      <w:r w:rsidRPr="004D26C1">
        <w:t>Generelles Projekt GP / Globales Erhaltungskonzept EK</w:t>
      </w:r>
    </w:p>
    <w:p w14:paraId="1112CD56" w14:textId="77777777" w:rsidR="00801E19" w:rsidRPr="004D26C1" w:rsidRDefault="00801E19" w:rsidP="00652D69">
      <w:pPr>
        <w:numPr>
          <w:ilvl w:val="0"/>
          <w:numId w:val="15"/>
        </w:numPr>
        <w:tabs>
          <w:tab w:val="left" w:pos="728"/>
        </w:tabs>
      </w:pPr>
      <w:r w:rsidRPr="004D26C1">
        <w:t>Ausführung</w:t>
      </w:r>
      <w:r w:rsidR="00FF7B97" w:rsidRPr="004D26C1">
        <w:t>sprojekt AP / Massnahmenkonzept MK</w:t>
      </w:r>
    </w:p>
    <w:p w14:paraId="195C0F0C" w14:textId="77777777" w:rsidR="00801E19" w:rsidRDefault="00FF7B97" w:rsidP="00652D69">
      <w:pPr>
        <w:numPr>
          <w:ilvl w:val="0"/>
          <w:numId w:val="15"/>
        </w:numPr>
        <w:tabs>
          <w:tab w:val="left" w:pos="728"/>
        </w:tabs>
      </w:pPr>
      <w:r>
        <w:t>Detailprojekt DP / Massnahmenprojekt</w:t>
      </w:r>
      <w:r w:rsidR="00332077">
        <w:t xml:space="preserve"> MP</w:t>
      </w:r>
    </w:p>
    <w:p w14:paraId="7BB9F8AD" w14:textId="77777777" w:rsidR="00416093" w:rsidRPr="008B3730" w:rsidRDefault="00416093" w:rsidP="00416093">
      <w:pPr>
        <w:tabs>
          <w:tab w:val="left" w:pos="728"/>
        </w:tabs>
        <w:ind w:left="1777"/>
      </w:pPr>
    </w:p>
    <w:p w14:paraId="28860354" w14:textId="77777777" w:rsidR="00801E19" w:rsidRPr="008B3730" w:rsidRDefault="002D0973" w:rsidP="00173041">
      <w:r w:rsidRPr="008B3730">
        <w:t>Dieses</w:t>
      </w:r>
      <w:r w:rsidR="00801E19" w:rsidRPr="008B3730">
        <w:t xml:space="preserve"> Pflichtenheft </w:t>
      </w:r>
      <w:r w:rsidR="005A5017" w:rsidRPr="008B3730">
        <w:t>basiert auf der</w:t>
      </w:r>
      <w:r w:rsidR="00801E19" w:rsidRPr="008B3730">
        <w:t xml:space="preserve"> SN-640 026 Projektbearbeitung, Projektstufen</w:t>
      </w:r>
      <w:r w:rsidR="000E0EDC" w:rsidRPr="008B3730">
        <w:t xml:space="preserve"> der LHO </w:t>
      </w:r>
      <w:r w:rsidR="00F4083C" w:rsidRPr="008B3730">
        <w:t xml:space="preserve">SIA </w:t>
      </w:r>
      <w:r w:rsidR="000E0EDC" w:rsidRPr="008B3730">
        <w:t>108</w:t>
      </w:r>
      <w:r w:rsidR="00F4083C" w:rsidRPr="008B3730">
        <w:t xml:space="preserve"> (Ordnung für Leistungen und Honorare der Maschinen- und der Elektroingenieure sowie der Fachingenieure für Gebäudeinstallationen) und </w:t>
      </w:r>
      <w:r w:rsidR="00D70EF5" w:rsidRPr="008B3730">
        <w:t xml:space="preserve">Ordnung SIA </w:t>
      </w:r>
      <w:r w:rsidR="00F4083C" w:rsidRPr="008B3730">
        <w:t>112 (Leistungsmodell)</w:t>
      </w:r>
      <w:r w:rsidR="00624651" w:rsidRPr="008B3730">
        <w:t xml:space="preserve">, dem Standard-Pflichtenheft Umweltbaubegleitung UBB, ASTRA-Fachhandbuch T/U </w:t>
      </w:r>
      <w:r w:rsidR="000C2C61" w:rsidRPr="008B3730">
        <w:t>und der SN 640 610b Umweltbaubegleitung samt Umweltbauabnahme</w:t>
      </w:r>
      <w:r w:rsidR="00801E19" w:rsidRPr="008B3730">
        <w:t>.</w:t>
      </w:r>
    </w:p>
    <w:p w14:paraId="383A785F" w14:textId="77777777" w:rsidR="00801E19" w:rsidRPr="008B3730" w:rsidRDefault="00801E19" w:rsidP="00173041">
      <w:r w:rsidRPr="008B3730">
        <w:t>Jede Projektstufe baut auf der vorausgehenden auf.</w:t>
      </w:r>
    </w:p>
    <w:p w14:paraId="36289999" w14:textId="77777777" w:rsidR="00801E19" w:rsidRPr="008B3730" w:rsidRDefault="00801E19" w:rsidP="00801E19">
      <w:r w:rsidRPr="008B3730">
        <w:t xml:space="preserve">Die zu erbringenden Leistungen basieren auf den aktuellen ASTRA-Fachhandbüchern. Die Wirkungskontrolle bei den Nationalstrassen ist </w:t>
      </w:r>
      <w:r w:rsidR="001B0486" w:rsidRPr="008B3730">
        <w:t>p</w:t>
      </w:r>
      <w:r w:rsidRPr="008B3730">
        <w:t xml:space="preserve">rojektphasenübergreifend. </w:t>
      </w:r>
    </w:p>
    <w:p w14:paraId="4E994831" w14:textId="77777777" w:rsidR="00801E19" w:rsidRPr="008B3730" w:rsidRDefault="00801E19" w:rsidP="00801E19"/>
    <w:p w14:paraId="69734FD2" w14:textId="77777777" w:rsidR="00801E19" w:rsidRPr="008B3730" w:rsidRDefault="00801E19" w:rsidP="002B6BDD">
      <w:pPr>
        <w:pStyle w:val="Titolo1"/>
        <w:tabs>
          <w:tab w:val="clear" w:pos="0"/>
          <w:tab w:val="clear" w:pos="540"/>
        </w:tabs>
        <w:ind w:left="567" w:hanging="567"/>
        <w:rPr>
          <w:sz w:val="24"/>
          <w:szCs w:val="24"/>
        </w:rPr>
      </w:pPr>
      <w:bookmarkStart w:id="10" w:name="_Toc498524889"/>
      <w:r w:rsidRPr="008B3730">
        <w:rPr>
          <w:sz w:val="24"/>
          <w:szCs w:val="24"/>
        </w:rPr>
        <w:t>Zweck</w:t>
      </w:r>
      <w:bookmarkEnd w:id="10"/>
    </w:p>
    <w:p w14:paraId="07CA2B32" w14:textId="77777777" w:rsidR="00801E19" w:rsidRPr="008B3730" w:rsidRDefault="001B0486" w:rsidP="00801E19">
      <w:r w:rsidRPr="008B3730">
        <w:t xml:space="preserve">Dieses Pflichtenheft zeigt auf, wann und welche Leistungen von den verschiedenen Akteuren während der </w:t>
      </w:r>
      <w:r w:rsidR="00FF7B97">
        <w:t>Projekt</w:t>
      </w:r>
      <w:r w:rsidRPr="008B3730">
        <w:t>ierungsphase zu erbringen sind</w:t>
      </w:r>
      <w:r w:rsidR="003213B2">
        <w:t>,</w:t>
      </w:r>
      <w:r w:rsidRPr="008B3730">
        <w:t xml:space="preserve"> damit die optimale Lösung zielgerichtet erarbeitet und ausgeführt werden kann.</w:t>
      </w:r>
    </w:p>
    <w:p w14:paraId="71E7D2F6" w14:textId="77777777" w:rsidR="00263290" w:rsidRPr="008B3730" w:rsidRDefault="00263290" w:rsidP="00801E19">
      <w:r w:rsidRPr="008B3730">
        <w:t>Das Pflichtenheft „Leistungsbeschrieb für Auftraggeber und Auftragnehmer“ vereinheitlicht die Anforderungen an die Leistungen der Auftragnehmer schweizweit in allen ASTRA Filialen.</w:t>
      </w:r>
    </w:p>
    <w:p w14:paraId="6595113D" w14:textId="77777777" w:rsidR="00801E19" w:rsidRPr="008B3730" w:rsidRDefault="00801E19" w:rsidP="00801E19">
      <w:r w:rsidRPr="008B3730">
        <w:t xml:space="preserve">Das Pflichtenheft beschreibt für die </w:t>
      </w:r>
      <w:r w:rsidR="00FF7B97">
        <w:t>Projektierungspahsen</w:t>
      </w:r>
      <w:r w:rsidRPr="008B3730">
        <w:t xml:space="preserve"> welche Ziele verfolgt werden und welche Leistungen zu erbringen sind. Die im Pflichtenheft beschriebenen Ziele und Leistungen sind nicht abschliessend und können durch d</w:t>
      </w:r>
      <w:r w:rsidR="005A5017" w:rsidRPr="008B3730">
        <w:t>en</w:t>
      </w:r>
      <w:r w:rsidRPr="008B3730">
        <w:t xml:space="preserve"> Auftraggeber bei Bedarf ergänzt werden.</w:t>
      </w:r>
    </w:p>
    <w:p w14:paraId="22C34454" w14:textId="77777777" w:rsidR="00801E19" w:rsidRPr="008B3730" w:rsidRDefault="00801E19" w:rsidP="00801E19">
      <w:pPr>
        <w:sectPr w:rsidR="00801E19" w:rsidRPr="008B3730" w:rsidSect="00947FE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851" w:bottom="851" w:left="851" w:header="567" w:footer="284" w:gutter="567"/>
          <w:cols w:space="708"/>
          <w:docGrid w:linePitch="360"/>
        </w:sectPr>
      </w:pPr>
    </w:p>
    <w:p w14:paraId="382104F6" w14:textId="77777777" w:rsidR="00801E19" w:rsidRPr="008B3730" w:rsidRDefault="00801E19" w:rsidP="002B6BDD">
      <w:pPr>
        <w:pStyle w:val="berschrift"/>
        <w:ind w:left="567" w:hanging="567"/>
        <w:rPr>
          <w:sz w:val="32"/>
          <w:szCs w:val="32"/>
        </w:rPr>
      </w:pPr>
      <w:bookmarkStart w:id="11" w:name="_Toc498524890"/>
      <w:r w:rsidRPr="008B3730">
        <w:rPr>
          <w:sz w:val="32"/>
          <w:szCs w:val="32"/>
        </w:rPr>
        <w:lastRenderedPageBreak/>
        <w:t>B</w:t>
      </w:r>
      <w:r w:rsidRPr="008B3730">
        <w:rPr>
          <w:sz w:val="32"/>
          <w:szCs w:val="32"/>
        </w:rPr>
        <w:tab/>
        <w:t>Leistungen über alle Projekt</w:t>
      </w:r>
      <w:r w:rsidR="003213B2">
        <w:rPr>
          <w:sz w:val="32"/>
          <w:szCs w:val="32"/>
        </w:rPr>
        <w:t>phase</w:t>
      </w:r>
      <w:r w:rsidR="0022664D">
        <w:rPr>
          <w:sz w:val="32"/>
          <w:szCs w:val="32"/>
        </w:rPr>
        <w:t>n</w:t>
      </w:r>
      <w:bookmarkEnd w:id="11"/>
    </w:p>
    <w:p w14:paraId="65C81EEA" w14:textId="77777777" w:rsidR="00DE0932" w:rsidRPr="008B3730" w:rsidRDefault="00DE0932" w:rsidP="00DE0932">
      <w:r w:rsidRPr="008B3730">
        <w:t xml:space="preserve">Der </w:t>
      </w:r>
      <w:r w:rsidR="001B0486" w:rsidRPr="008B3730">
        <w:t>Auftragnehmer</w:t>
      </w:r>
      <w:r w:rsidRPr="008B3730">
        <w:t xml:space="preserve"> hat in jeder Projekt</w:t>
      </w:r>
      <w:r w:rsidR="00416093">
        <w:t>phase</w:t>
      </w:r>
      <w:r w:rsidRPr="008B3730">
        <w:t xml:space="preserve"> folgende </w:t>
      </w:r>
      <w:r w:rsidRPr="007E3347">
        <w:t>allgemeine</w:t>
      </w:r>
      <w:r w:rsidRPr="008B3730">
        <w:t xml:space="preserve"> Leistungen zu erbringen und Entscheide vorzubereiten:</w:t>
      </w:r>
    </w:p>
    <w:p w14:paraId="4956F723" w14:textId="77777777" w:rsidR="000E0EDC" w:rsidRPr="008B3730" w:rsidRDefault="000E0EDC" w:rsidP="00416093">
      <w:pPr>
        <w:numPr>
          <w:ilvl w:val="0"/>
          <w:numId w:val="30"/>
        </w:numPr>
        <w:tabs>
          <w:tab w:val="left" w:pos="728"/>
        </w:tabs>
      </w:pPr>
      <w:r w:rsidRPr="008B3730">
        <w:t>Die getreue, sorgfältige, gewissenhafte Ausführung</w:t>
      </w:r>
    </w:p>
    <w:p w14:paraId="2853C46C" w14:textId="77777777" w:rsidR="00DE0932" w:rsidRPr="008B3730" w:rsidRDefault="00DE0932" w:rsidP="00416093">
      <w:pPr>
        <w:numPr>
          <w:ilvl w:val="0"/>
          <w:numId w:val="30"/>
        </w:numPr>
        <w:tabs>
          <w:tab w:val="left" w:pos="728"/>
        </w:tabs>
      </w:pPr>
      <w:r w:rsidRPr="008B3730">
        <w:t>Die Beratung des Auftraggebers</w:t>
      </w:r>
      <w:r w:rsidR="000E0EDC" w:rsidRPr="008B3730">
        <w:t xml:space="preserve"> als besonders sachkundige Partei (Empfehlungen abgeben und Vorschläge unterbreiten, Abmahnungen)</w:t>
      </w:r>
    </w:p>
    <w:p w14:paraId="30A31A62" w14:textId="77777777" w:rsidR="000E0EDC" w:rsidRPr="008B3730" w:rsidRDefault="000E0EDC" w:rsidP="00416093">
      <w:pPr>
        <w:numPr>
          <w:ilvl w:val="0"/>
          <w:numId w:val="30"/>
        </w:numPr>
        <w:tabs>
          <w:tab w:val="left" w:pos="728"/>
        </w:tabs>
      </w:pPr>
      <w:r w:rsidRPr="008B3730">
        <w:t>Die Ausrichtung des gesamten Verhaltens auf die vom Bauherrn gesetzten Ziele</w:t>
      </w:r>
    </w:p>
    <w:p w14:paraId="7C37EF73" w14:textId="77777777" w:rsidR="000E0EDC" w:rsidRPr="008B3730" w:rsidRDefault="000E0EDC" w:rsidP="00416093">
      <w:pPr>
        <w:numPr>
          <w:ilvl w:val="0"/>
          <w:numId w:val="30"/>
        </w:numPr>
        <w:tabs>
          <w:tab w:val="left" w:pos="728"/>
        </w:tabs>
      </w:pPr>
      <w:r w:rsidRPr="008B3730">
        <w:t xml:space="preserve">Die Übernahme einer aktiven Rolle und das Mitdenken in Projekt und </w:t>
      </w:r>
      <w:r w:rsidR="002D0973" w:rsidRPr="008B3730">
        <w:t xml:space="preserve">während dessen </w:t>
      </w:r>
      <w:r w:rsidRPr="008B3730">
        <w:t>Realisierung</w:t>
      </w:r>
    </w:p>
    <w:p w14:paraId="08EA046B" w14:textId="77777777" w:rsidR="000E0EDC" w:rsidRPr="008B3730" w:rsidRDefault="000E0EDC" w:rsidP="00416093">
      <w:pPr>
        <w:numPr>
          <w:ilvl w:val="0"/>
          <w:numId w:val="30"/>
        </w:numPr>
        <w:tabs>
          <w:tab w:val="left" w:pos="728"/>
        </w:tabs>
      </w:pPr>
      <w:r w:rsidRPr="008B3730">
        <w:t>Die Bedürfnisse des Auftraggebers laufend analysieren</w:t>
      </w:r>
    </w:p>
    <w:p w14:paraId="14B8373E" w14:textId="77777777" w:rsidR="000E0EDC" w:rsidRPr="008B3730" w:rsidRDefault="000E0EDC" w:rsidP="00416093">
      <w:pPr>
        <w:numPr>
          <w:ilvl w:val="0"/>
          <w:numId w:val="30"/>
        </w:numPr>
        <w:tabs>
          <w:tab w:val="left" w:pos="728"/>
        </w:tabs>
      </w:pPr>
      <w:r w:rsidRPr="008B3730">
        <w:t>Die eigenen Interessen denjenigen des Auftraggebers unterordnen</w:t>
      </w:r>
    </w:p>
    <w:p w14:paraId="7A2C0C1A" w14:textId="77777777" w:rsidR="000E0EDC" w:rsidRPr="000A14F0" w:rsidRDefault="000E0EDC" w:rsidP="00416093">
      <w:pPr>
        <w:numPr>
          <w:ilvl w:val="0"/>
          <w:numId w:val="30"/>
        </w:numPr>
        <w:tabs>
          <w:tab w:val="left" w:pos="728"/>
        </w:tabs>
      </w:pPr>
      <w:r w:rsidRPr="008B3730">
        <w:t xml:space="preserve">Die Informationspflicht </w:t>
      </w:r>
      <w:r w:rsidRPr="000A14F0">
        <w:t>gegenüber dem Auftraggeber über alle für den Auftraggeber objektiv und subjektiv wichtigen Details zu Projektstand, Bezugstermin, Kosten, Volumen, Qualität und Gestaltung</w:t>
      </w:r>
    </w:p>
    <w:p w14:paraId="06D945B3" w14:textId="77777777" w:rsidR="000E0EDC" w:rsidRPr="000A14F0" w:rsidRDefault="000E0EDC" w:rsidP="00416093">
      <w:pPr>
        <w:numPr>
          <w:ilvl w:val="0"/>
          <w:numId w:val="30"/>
        </w:numPr>
        <w:tabs>
          <w:tab w:val="left" w:pos="728"/>
        </w:tabs>
      </w:pPr>
      <w:r w:rsidRPr="000A14F0">
        <w:t>Die Kommunikation mit dem Auftraggeber</w:t>
      </w:r>
    </w:p>
    <w:p w14:paraId="1797DC2E" w14:textId="77777777" w:rsidR="00DE0932" w:rsidRPr="008B3730" w:rsidRDefault="00DE0932" w:rsidP="00416093">
      <w:pPr>
        <w:numPr>
          <w:ilvl w:val="0"/>
          <w:numId w:val="30"/>
        </w:numPr>
        <w:tabs>
          <w:tab w:val="left" w:pos="728"/>
        </w:tabs>
      </w:pPr>
      <w:r w:rsidRPr="000A14F0">
        <w:t>Die Vertretung des Auftrag</w:t>
      </w:r>
      <w:r w:rsidR="00A52822" w:rsidRPr="000A14F0">
        <w:t>geber</w:t>
      </w:r>
      <w:r w:rsidRPr="000A14F0">
        <w:t xml:space="preserve">s gegenüber </w:t>
      </w:r>
      <w:r w:rsidRPr="008B3730">
        <w:t>den Unternehmern im Rahmen seines Planervertrages</w:t>
      </w:r>
    </w:p>
    <w:p w14:paraId="37E688AF" w14:textId="77777777" w:rsidR="00DE0932" w:rsidRPr="008B3730" w:rsidRDefault="00DE0932" w:rsidP="00416093">
      <w:pPr>
        <w:numPr>
          <w:ilvl w:val="0"/>
          <w:numId w:val="30"/>
        </w:numPr>
        <w:tabs>
          <w:tab w:val="left" w:pos="728"/>
        </w:tabs>
      </w:pPr>
      <w:r w:rsidRPr="008B3730">
        <w:t>Die rechtzeitige Bereitstellung aller notwendigen Entscheidungsgrundlagen</w:t>
      </w:r>
      <w:r w:rsidR="000E0EDC" w:rsidRPr="008B3730">
        <w:t xml:space="preserve"> mit Inkenntnissetzung</w:t>
      </w:r>
    </w:p>
    <w:p w14:paraId="22166F5A" w14:textId="77777777" w:rsidR="00DE0932" w:rsidRPr="008B3730" w:rsidRDefault="00DE0932" w:rsidP="00416093">
      <w:pPr>
        <w:numPr>
          <w:ilvl w:val="0"/>
          <w:numId w:val="30"/>
        </w:numPr>
        <w:tabs>
          <w:tab w:val="left" w:pos="728"/>
        </w:tabs>
      </w:pPr>
      <w:r w:rsidRPr="008B3730">
        <w:t xml:space="preserve">Das rechtzeitige Herbeiführen von </w:t>
      </w:r>
      <w:r w:rsidR="00277374" w:rsidRPr="008B3730">
        <w:t xml:space="preserve">notwendigen </w:t>
      </w:r>
      <w:r w:rsidRPr="008B3730">
        <w:t>Entscheiden</w:t>
      </w:r>
      <w:r w:rsidR="00277374" w:rsidRPr="008B3730">
        <w:t xml:space="preserve"> für die Projektierung und Realisierung</w:t>
      </w:r>
      <w:r w:rsidR="000E0EDC" w:rsidRPr="008B3730">
        <w:t>, damit der Auftraggeber „Herr des Bauens ist und bleibt“</w:t>
      </w:r>
    </w:p>
    <w:p w14:paraId="51BA9800" w14:textId="77777777" w:rsidR="00DE0932" w:rsidRPr="008B3730" w:rsidRDefault="00DE0932" w:rsidP="00416093">
      <w:pPr>
        <w:numPr>
          <w:ilvl w:val="0"/>
          <w:numId w:val="30"/>
        </w:numPr>
        <w:tabs>
          <w:tab w:val="left" w:pos="728"/>
        </w:tabs>
      </w:pPr>
      <w:r w:rsidRPr="008B3730">
        <w:t xml:space="preserve">Die Organisation </w:t>
      </w:r>
      <w:r w:rsidR="00A52822" w:rsidRPr="008B3730">
        <w:t xml:space="preserve">bzw. Überprüfung </w:t>
      </w:r>
      <w:r w:rsidRPr="008B3730">
        <w:t>der Aufbau- und Ablauforganisation</w:t>
      </w:r>
    </w:p>
    <w:p w14:paraId="7E661CB3" w14:textId="77777777" w:rsidR="00DE0932" w:rsidRPr="008B3730" w:rsidRDefault="00DE0932" w:rsidP="00416093">
      <w:pPr>
        <w:numPr>
          <w:ilvl w:val="0"/>
          <w:numId w:val="30"/>
        </w:numPr>
        <w:tabs>
          <w:tab w:val="left" w:pos="728"/>
        </w:tabs>
      </w:pPr>
      <w:r w:rsidRPr="008B3730">
        <w:t>Die Überwachung und Steuerung der Ziele hinsichtlich Qualität, Kosten und Termine</w:t>
      </w:r>
    </w:p>
    <w:p w14:paraId="2E680407" w14:textId="77777777" w:rsidR="00DE0932" w:rsidRPr="008B3730" w:rsidRDefault="00DE0932" w:rsidP="00416093">
      <w:pPr>
        <w:numPr>
          <w:ilvl w:val="0"/>
          <w:numId w:val="30"/>
        </w:numPr>
        <w:tabs>
          <w:tab w:val="left" w:pos="728"/>
        </w:tabs>
      </w:pPr>
      <w:r w:rsidRPr="008B3730">
        <w:t>Die Koordination der Leistungen aller Beteiligten</w:t>
      </w:r>
      <w:r w:rsidR="00A52822" w:rsidRPr="008B3730">
        <w:t xml:space="preserve"> und Fachbereiche</w:t>
      </w:r>
    </w:p>
    <w:p w14:paraId="676F43E7" w14:textId="77777777" w:rsidR="00DE0932" w:rsidRPr="008B3730" w:rsidRDefault="00DE0932" w:rsidP="00416093">
      <w:pPr>
        <w:numPr>
          <w:ilvl w:val="0"/>
          <w:numId w:val="30"/>
        </w:numPr>
        <w:tabs>
          <w:tab w:val="left" w:pos="728"/>
        </w:tabs>
      </w:pPr>
      <w:r w:rsidRPr="008B3730">
        <w:t>Das Zusammenstellen der Kostenabweichungen zur vorausgehenden Projektstufe mit Begründung der Abweichung</w:t>
      </w:r>
    </w:p>
    <w:p w14:paraId="328CDA13" w14:textId="77777777" w:rsidR="00DE0932" w:rsidRPr="008B3730" w:rsidRDefault="00DE0932" w:rsidP="00416093">
      <w:pPr>
        <w:numPr>
          <w:ilvl w:val="0"/>
          <w:numId w:val="30"/>
        </w:numPr>
        <w:tabs>
          <w:tab w:val="left" w:pos="728"/>
        </w:tabs>
      </w:pPr>
      <w:r w:rsidRPr="008B3730">
        <w:t>Die Organisation, Überwachung und Steuerung des Rechnungswesens, des Claimmanagements, des projektbezogenen Qualitätsmanagements</w:t>
      </w:r>
      <w:r w:rsidR="0084367F" w:rsidRPr="008B3730">
        <w:t xml:space="preserve"> im Auftragswesen</w:t>
      </w:r>
    </w:p>
    <w:p w14:paraId="485E2402" w14:textId="77777777" w:rsidR="000E0EDC" w:rsidRPr="008B3730" w:rsidRDefault="000E0EDC" w:rsidP="00416093">
      <w:pPr>
        <w:numPr>
          <w:ilvl w:val="0"/>
          <w:numId w:val="30"/>
        </w:numPr>
        <w:tabs>
          <w:tab w:val="left" w:pos="728"/>
        </w:tabs>
      </w:pPr>
      <w:r w:rsidRPr="008B3730">
        <w:t xml:space="preserve">Das Wissen und </w:t>
      </w:r>
      <w:r w:rsidR="00D70EF5" w:rsidRPr="008B3730">
        <w:t>E</w:t>
      </w:r>
      <w:r w:rsidRPr="008B3730">
        <w:t>rk</w:t>
      </w:r>
      <w:r w:rsidR="00EC0A44" w:rsidRPr="008B3730">
        <w:t>ennen für den Beizug von Spezialisten</w:t>
      </w:r>
    </w:p>
    <w:p w14:paraId="5E9831CC" w14:textId="77777777" w:rsidR="00F804D0" w:rsidRPr="008B3730" w:rsidRDefault="00F804D0" w:rsidP="00416093">
      <w:pPr>
        <w:numPr>
          <w:ilvl w:val="0"/>
          <w:numId w:val="30"/>
        </w:numPr>
        <w:tabs>
          <w:tab w:val="left" w:pos="728"/>
        </w:tabs>
      </w:pPr>
      <w:r w:rsidRPr="008B3730">
        <w:t>Die Führung eines Projektjournals</w:t>
      </w:r>
    </w:p>
    <w:p w14:paraId="0FBB4D7B" w14:textId="77777777" w:rsidR="00F804D0" w:rsidRPr="008B3730" w:rsidRDefault="00F804D0" w:rsidP="00416093">
      <w:pPr>
        <w:numPr>
          <w:ilvl w:val="0"/>
          <w:numId w:val="30"/>
        </w:numPr>
        <w:tabs>
          <w:tab w:val="left" w:pos="728"/>
        </w:tabs>
      </w:pPr>
      <w:r w:rsidRPr="008B3730">
        <w:t>Die Zusammenstellung der Grundlagen, Varianten,</w:t>
      </w:r>
      <w:r w:rsidR="000C2C61" w:rsidRPr="008B3730">
        <w:t xml:space="preserve"> Ergebnisse</w:t>
      </w:r>
      <w:r w:rsidR="00A52822" w:rsidRPr="008B3730">
        <w:t>,</w:t>
      </w:r>
      <w:r w:rsidR="000C2C61" w:rsidRPr="008B3730">
        <w:t xml:space="preserve"> Entscheide </w:t>
      </w:r>
      <w:r w:rsidR="00A52822" w:rsidRPr="008B3730">
        <w:t xml:space="preserve">und offenen Pendenzen </w:t>
      </w:r>
      <w:r w:rsidR="000C2C61" w:rsidRPr="008B3730">
        <w:t>pro P</w:t>
      </w:r>
      <w:r w:rsidR="00A52822" w:rsidRPr="008B3730">
        <w:t>r</w:t>
      </w:r>
      <w:r w:rsidR="000C2C61" w:rsidRPr="008B3730">
        <w:t>ojektstufe</w:t>
      </w:r>
    </w:p>
    <w:p w14:paraId="1F983084" w14:textId="77777777" w:rsidR="00A52822" w:rsidRPr="008B3730" w:rsidRDefault="00A52822" w:rsidP="00416093">
      <w:pPr>
        <w:numPr>
          <w:ilvl w:val="0"/>
          <w:numId w:val="30"/>
        </w:numPr>
        <w:tabs>
          <w:tab w:val="left" w:pos="728"/>
        </w:tabs>
      </w:pPr>
      <w:r w:rsidRPr="008B3730">
        <w:t>Die Beschaffung der fehlenden Grundlagen bei Auftraggeber, Kantonen, Gemeinden und Dritten</w:t>
      </w:r>
    </w:p>
    <w:p w14:paraId="2C8A00B6" w14:textId="77777777" w:rsidR="00EC0A44" w:rsidRPr="008B3730" w:rsidRDefault="00EC0A44" w:rsidP="00416093">
      <w:pPr>
        <w:numPr>
          <w:ilvl w:val="0"/>
          <w:numId w:val="30"/>
        </w:numPr>
        <w:tabs>
          <w:tab w:val="left" w:pos="728"/>
        </w:tabs>
      </w:pPr>
      <w:r w:rsidRPr="008B3730">
        <w:t>Das Aufzeigen der Folgen einer Bestellungsänderung des Auftraggebers</w:t>
      </w:r>
    </w:p>
    <w:p w14:paraId="454A07E7" w14:textId="77777777" w:rsidR="00A52822" w:rsidRPr="008B3730" w:rsidRDefault="00A52822" w:rsidP="00416093">
      <w:pPr>
        <w:numPr>
          <w:ilvl w:val="0"/>
          <w:numId w:val="30"/>
        </w:numPr>
        <w:tabs>
          <w:tab w:val="left" w:pos="728"/>
        </w:tabs>
      </w:pPr>
      <w:r w:rsidRPr="008B3730">
        <w:t>Auswerten und analysieren der Grundlagen aus Erhebungen, Untersuchungen und vorgängigen Projektstufen</w:t>
      </w:r>
    </w:p>
    <w:p w14:paraId="441E1530" w14:textId="77777777" w:rsidR="00A52822" w:rsidRPr="008B3730" w:rsidRDefault="00A52822" w:rsidP="00416093">
      <w:pPr>
        <w:numPr>
          <w:ilvl w:val="0"/>
          <w:numId w:val="30"/>
        </w:numPr>
        <w:tabs>
          <w:tab w:val="left" w:pos="728"/>
        </w:tabs>
      </w:pPr>
      <w:r w:rsidRPr="008B3730">
        <w:t>Das laufende Aufzeigen von Abweichungen zu den ASTRA Richtlinien und Normen</w:t>
      </w:r>
    </w:p>
    <w:p w14:paraId="511FBE55" w14:textId="77777777" w:rsidR="00F804D0" w:rsidRPr="008B3730" w:rsidRDefault="00F804D0" w:rsidP="00416093">
      <w:pPr>
        <w:numPr>
          <w:ilvl w:val="0"/>
          <w:numId w:val="30"/>
        </w:numPr>
        <w:tabs>
          <w:tab w:val="left" w:pos="728"/>
        </w:tabs>
      </w:pPr>
      <w:r w:rsidRPr="008B3730">
        <w:t>Der technische und administrative Datenaustausch</w:t>
      </w:r>
    </w:p>
    <w:p w14:paraId="49D5B24C" w14:textId="77777777" w:rsidR="00F804D0" w:rsidRPr="008B3730" w:rsidRDefault="00F804D0" w:rsidP="00416093">
      <w:pPr>
        <w:numPr>
          <w:ilvl w:val="0"/>
          <w:numId w:val="30"/>
        </w:numPr>
        <w:tabs>
          <w:tab w:val="left" w:pos="728"/>
        </w:tabs>
      </w:pPr>
      <w:r w:rsidRPr="008B3730">
        <w:t xml:space="preserve">Die </w:t>
      </w:r>
      <w:r w:rsidR="000C2C61" w:rsidRPr="008B3730">
        <w:t xml:space="preserve">Beschaffung und </w:t>
      </w:r>
      <w:r w:rsidRPr="008B3730">
        <w:t>Ablage der aktuellsten Versionen der Dokumenten auf der Projektplattform de</w:t>
      </w:r>
      <w:r w:rsidR="00277374" w:rsidRPr="008B3730">
        <w:t>s</w:t>
      </w:r>
      <w:r w:rsidRPr="008B3730">
        <w:t xml:space="preserve"> ASTRA </w:t>
      </w:r>
    </w:p>
    <w:p w14:paraId="2625EB46" w14:textId="77777777" w:rsidR="00EC0A44" w:rsidRPr="008B3730" w:rsidRDefault="00EC0A44" w:rsidP="00416093">
      <w:pPr>
        <w:numPr>
          <w:ilvl w:val="0"/>
          <w:numId w:val="30"/>
        </w:numPr>
        <w:tabs>
          <w:tab w:val="left" w:pos="728"/>
        </w:tabs>
      </w:pPr>
      <w:r w:rsidRPr="008B3730">
        <w:t>Die partielle rechtliche Beratung des Auftraggebers beim Abschluss von Verträgen</w:t>
      </w:r>
    </w:p>
    <w:p w14:paraId="17BF91DB" w14:textId="4AAB79FA" w:rsidR="00EC0A44" w:rsidRDefault="00EC0A44" w:rsidP="00416093">
      <w:pPr>
        <w:numPr>
          <w:ilvl w:val="0"/>
          <w:numId w:val="30"/>
        </w:numPr>
        <w:tabs>
          <w:tab w:val="left" w:pos="728"/>
        </w:tabs>
      </w:pPr>
      <w:r w:rsidRPr="008B3730">
        <w:t>Die partielle wirtschaftliche Beratung des Auftraggebers insbesondere in Bezug auf Subventionen</w:t>
      </w:r>
    </w:p>
    <w:p w14:paraId="2F73400B" w14:textId="50DC41CF" w:rsidR="004D26C1" w:rsidRDefault="004D26C1" w:rsidP="004D26C1">
      <w:pPr>
        <w:tabs>
          <w:tab w:val="left" w:pos="728"/>
        </w:tabs>
      </w:pPr>
    </w:p>
    <w:p w14:paraId="2CD58E2C" w14:textId="77777777" w:rsidR="004D26C1" w:rsidRPr="008B3730" w:rsidRDefault="004D26C1" w:rsidP="004D26C1">
      <w:pPr>
        <w:tabs>
          <w:tab w:val="left" w:pos="728"/>
        </w:tabs>
      </w:pPr>
    </w:p>
    <w:p w14:paraId="2B4B4598" w14:textId="77777777" w:rsidR="00F44BAC" w:rsidRPr="008B3730" w:rsidRDefault="009B7D2D" w:rsidP="009B7D2D">
      <w:pPr>
        <w:pStyle w:val="berschrift"/>
        <w:ind w:left="567" w:hanging="567"/>
        <w:rPr>
          <w:sz w:val="32"/>
          <w:szCs w:val="32"/>
        </w:rPr>
      </w:pPr>
      <w:bookmarkStart w:id="12" w:name="_Toc498524891"/>
      <w:r w:rsidRPr="008B3730">
        <w:rPr>
          <w:sz w:val="32"/>
          <w:szCs w:val="32"/>
        </w:rPr>
        <w:lastRenderedPageBreak/>
        <w:t xml:space="preserve">C </w:t>
      </w:r>
      <w:r w:rsidRPr="008B3730">
        <w:rPr>
          <w:sz w:val="32"/>
          <w:szCs w:val="32"/>
        </w:rPr>
        <w:tab/>
        <w:t>Qualitätsmanagement</w:t>
      </w:r>
      <w:bookmarkEnd w:id="12"/>
    </w:p>
    <w:p w14:paraId="01B99331" w14:textId="77777777" w:rsidR="00F804D0" w:rsidRPr="008B3730" w:rsidRDefault="009B7D2D" w:rsidP="00173041">
      <w:r w:rsidRPr="008B3730">
        <w:t>Für jede Projektstufe wird ein stufengerechtes projektbezogenes Qualitätsmanagement vorausgesetzt.</w:t>
      </w:r>
    </w:p>
    <w:p w14:paraId="47507067" w14:textId="77777777" w:rsidR="005E790F" w:rsidRPr="008B3730" w:rsidRDefault="005E790F" w:rsidP="00652D69">
      <w:pPr>
        <w:numPr>
          <w:ilvl w:val="0"/>
          <w:numId w:val="23"/>
        </w:numPr>
        <w:tabs>
          <w:tab w:val="left" w:pos="709"/>
        </w:tabs>
        <w:ind w:left="709"/>
      </w:pPr>
      <w:r w:rsidRPr="008B3730">
        <w:t>Stufengerechtes Risikomanagement</w:t>
      </w:r>
    </w:p>
    <w:p w14:paraId="73F502B3" w14:textId="77777777" w:rsidR="005E790F" w:rsidRPr="008B3730" w:rsidRDefault="005E790F" w:rsidP="00652D69">
      <w:pPr>
        <w:numPr>
          <w:ilvl w:val="0"/>
          <w:numId w:val="23"/>
        </w:numPr>
        <w:tabs>
          <w:tab w:val="left" w:pos="709"/>
        </w:tabs>
        <w:ind w:left="709"/>
      </w:pPr>
      <w:r w:rsidRPr="008B3730">
        <w:t xml:space="preserve">Effizientes und </w:t>
      </w:r>
      <w:r w:rsidR="00355399" w:rsidRPr="008B3730">
        <w:t>b</w:t>
      </w:r>
      <w:r w:rsidRPr="008B3730">
        <w:t>eschaffungshandbuchkonformes Claim-</w:t>
      </w:r>
      <w:r w:rsidR="00F87BD9" w:rsidRPr="008B3730">
        <w:t>M</w:t>
      </w:r>
      <w:r w:rsidRPr="008B3730">
        <w:t>anagement (Nachtragswesen)</w:t>
      </w:r>
    </w:p>
    <w:p w14:paraId="498A924A" w14:textId="77777777" w:rsidR="009B7D2D" w:rsidRPr="008B3730" w:rsidRDefault="009B7D2D" w:rsidP="00173041"/>
    <w:p w14:paraId="641AFFBD" w14:textId="77777777" w:rsidR="009B7D2D" w:rsidRPr="008B3730" w:rsidRDefault="009B7D2D" w:rsidP="00173041">
      <w:pPr>
        <w:sectPr w:rsidR="009B7D2D" w:rsidRPr="008B3730" w:rsidSect="00947FE4"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851" w:bottom="851" w:left="851" w:header="567" w:footer="284" w:gutter="567"/>
          <w:cols w:space="708"/>
          <w:docGrid w:linePitch="360"/>
        </w:sectPr>
      </w:pPr>
    </w:p>
    <w:p w14:paraId="7AD1F436" w14:textId="77777777" w:rsidR="009B7D2D" w:rsidRPr="008B3730" w:rsidRDefault="009B7D2D" w:rsidP="009B7D2D">
      <w:pPr>
        <w:pStyle w:val="berschrift"/>
        <w:ind w:left="567" w:hanging="567"/>
        <w:rPr>
          <w:sz w:val="32"/>
          <w:szCs w:val="32"/>
        </w:rPr>
      </w:pPr>
      <w:bookmarkStart w:id="13" w:name="_Toc498524892"/>
      <w:r w:rsidRPr="008B3730">
        <w:rPr>
          <w:sz w:val="32"/>
          <w:szCs w:val="32"/>
        </w:rPr>
        <w:lastRenderedPageBreak/>
        <w:t>D</w:t>
      </w:r>
      <w:r w:rsidRPr="008B3730">
        <w:rPr>
          <w:sz w:val="32"/>
          <w:szCs w:val="32"/>
        </w:rPr>
        <w:tab/>
        <w:t>Leistungen</w:t>
      </w:r>
      <w:r w:rsidR="000C5BBC" w:rsidRPr="008B3730">
        <w:rPr>
          <w:sz w:val="32"/>
          <w:szCs w:val="32"/>
        </w:rPr>
        <w:t xml:space="preserve"> Bauherrenunterstützung</w:t>
      </w:r>
      <w:r w:rsidR="007E3347">
        <w:rPr>
          <w:sz w:val="32"/>
          <w:szCs w:val="32"/>
        </w:rPr>
        <w:t xml:space="preserve"> in der Projektierung</w:t>
      </w:r>
      <w:bookmarkEnd w:id="13"/>
    </w:p>
    <w:p w14:paraId="6392B3CD" w14:textId="77777777" w:rsidR="0007635A" w:rsidRPr="008B3730" w:rsidRDefault="002116F0" w:rsidP="0007635A">
      <w:pPr>
        <w:rPr>
          <w:b/>
        </w:rPr>
      </w:pPr>
      <w:r w:rsidRPr="008B3730">
        <w:rPr>
          <w:b/>
        </w:rPr>
        <w:t>Projekt</w:t>
      </w:r>
      <w:r>
        <w:rPr>
          <w:b/>
        </w:rPr>
        <w:t>phasen</w:t>
      </w:r>
      <w:r w:rsidR="0007635A" w:rsidRPr="008B3730">
        <w:rPr>
          <w:b/>
        </w:rPr>
        <w:t xml:space="preserve">: </w:t>
      </w:r>
      <w:r>
        <w:rPr>
          <w:b/>
        </w:rPr>
        <w:t>GP / EK, AP / MK, DP / MP</w:t>
      </w:r>
    </w:p>
    <w:p w14:paraId="0E08A6CD" w14:textId="77777777" w:rsidR="0007635A" w:rsidRPr="008B3730" w:rsidRDefault="0007635A" w:rsidP="0007635A">
      <w:pPr>
        <w:rPr>
          <w:b/>
        </w:rPr>
      </w:pPr>
      <w:r w:rsidRPr="008B3730">
        <w:rPr>
          <w:b/>
        </w:rPr>
        <w:t>Organisation</w:t>
      </w:r>
    </w:p>
    <w:p w14:paraId="7CF3CC74" w14:textId="77777777" w:rsidR="0007635A" w:rsidRPr="008B3730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Vertritt den Gesamtprojektleiter im Projektteam und Dritten bzw. bei Anlässen</w:t>
      </w:r>
    </w:p>
    <w:p w14:paraId="2FF77102" w14:textId="77777777" w:rsidR="0007635A" w:rsidRPr="003B24C9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 xml:space="preserve">Wendet geeignete </w:t>
      </w:r>
      <w:r w:rsidRPr="003B24C9">
        <w:t xml:space="preserve">Projektmanagementinstrumente für die </w:t>
      </w:r>
      <w:r w:rsidR="00F31E69" w:rsidRPr="003B24C9">
        <w:t xml:space="preserve">Projektierung </w:t>
      </w:r>
      <w:r w:rsidRPr="003B24C9">
        <w:t>an</w:t>
      </w:r>
    </w:p>
    <w:p w14:paraId="42B71EBC" w14:textId="77777777" w:rsidR="0007635A" w:rsidRPr="003B24C9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3B24C9">
        <w:t xml:space="preserve">Ist verantwortlich für die Projektorganisation und den Informationsfluss </w:t>
      </w:r>
    </w:p>
    <w:p w14:paraId="0622F74E" w14:textId="77777777" w:rsidR="0007635A" w:rsidRPr="003B24C9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3B24C9">
        <w:t xml:space="preserve">Ist verantwortlich für die Koordination aller </w:t>
      </w:r>
      <w:r w:rsidR="00F31E69" w:rsidRPr="003B24C9">
        <w:t>Dienstleister</w:t>
      </w:r>
    </w:p>
    <w:p w14:paraId="0676191F" w14:textId="77777777" w:rsidR="0007635A" w:rsidRPr="003B24C9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3B24C9">
        <w:t>Ist verantwortlich für die</w:t>
      </w:r>
      <w:r w:rsidR="003B24C9" w:rsidRPr="003B24C9">
        <w:t xml:space="preserve"> projektbezogene Administration</w:t>
      </w:r>
    </w:p>
    <w:p w14:paraId="7BAE6D0F" w14:textId="778BB150" w:rsidR="0007635A" w:rsidRPr="008B3730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Bereitet Projektsitzungen vor</w:t>
      </w:r>
      <w:r w:rsidR="00F31E69">
        <w:t>, erstellt und versendet Einladungen</w:t>
      </w:r>
      <w:r w:rsidRPr="008B3730">
        <w:t>. Nimmt an Sitzungen teil</w:t>
      </w:r>
      <w:r w:rsidR="00C075AB">
        <w:t>,</w:t>
      </w:r>
      <w:r w:rsidRPr="008B3730">
        <w:t xml:space="preserve"> </w:t>
      </w:r>
      <w:r w:rsidR="00F31E69">
        <w:t>erstellt und versendet die Protokoll</w:t>
      </w:r>
      <w:r w:rsidR="007C7C46">
        <w:t>e</w:t>
      </w:r>
      <w:r w:rsidR="00F31E69">
        <w:t xml:space="preserve"> </w:t>
      </w:r>
      <w:r w:rsidRPr="008B3730">
        <w:t>gemäss Vorgaben ASTRA</w:t>
      </w:r>
      <w:r w:rsidR="00F31E69">
        <w:t xml:space="preserve"> (Sitzungskonzept)</w:t>
      </w:r>
    </w:p>
    <w:p w14:paraId="6D9ADE7E" w14:textId="77777777" w:rsidR="0007635A" w:rsidRPr="008B3730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 xml:space="preserve">Plant, organisiert, führt und wertet Audits in der </w:t>
      </w:r>
      <w:r w:rsidR="007C7C46">
        <w:t>Projektierung</w:t>
      </w:r>
      <w:r w:rsidR="007C7C46" w:rsidRPr="008B3730">
        <w:t xml:space="preserve"> </w:t>
      </w:r>
      <w:r w:rsidRPr="008B3730">
        <w:t xml:space="preserve">aus </w:t>
      </w:r>
    </w:p>
    <w:p w14:paraId="69568653" w14:textId="77777777" w:rsidR="0007635A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Wirkt bei der administrativen Vorbereitung der Beschaffung mit und begleitet die Beschaffung</w:t>
      </w:r>
    </w:p>
    <w:p w14:paraId="376C166A" w14:textId="77777777" w:rsidR="00F31E69" w:rsidRPr="008B3730" w:rsidRDefault="00A96747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contextualSpacing w:val="0"/>
      </w:pPr>
      <w:r>
        <w:t>Unterstützt die GPL</w:t>
      </w:r>
      <w:r w:rsidR="00F31E69" w:rsidRPr="00F31E69">
        <w:t xml:space="preserve"> in der fachlichen Begleitung</w:t>
      </w:r>
      <w:r w:rsidR="00F31E69">
        <w:t xml:space="preserve"> des Projektes </w:t>
      </w:r>
      <w:r w:rsidR="00F31E69" w:rsidRPr="00F31E69">
        <w:t>in Absprache mit FU</w:t>
      </w:r>
    </w:p>
    <w:p w14:paraId="48A4A870" w14:textId="77777777" w:rsidR="0007635A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 xml:space="preserve">Hilft bei der Öffentlichkeitsarbeit und </w:t>
      </w:r>
      <w:r w:rsidR="00586B94">
        <w:t xml:space="preserve">bei </w:t>
      </w:r>
      <w:r w:rsidRPr="008B3730">
        <w:t>rechtlichen Abklärungen mit</w:t>
      </w:r>
    </w:p>
    <w:p w14:paraId="6FDEB8E9" w14:textId="0A2A7DF6" w:rsidR="001C613C" w:rsidRPr="008B3730" w:rsidRDefault="001C613C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contextualSpacing w:val="0"/>
      </w:pPr>
      <w:r>
        <w:t>Hilft bei</w:t>
      </w:r>
      <w:r w:rsidRPr="001C613C">
        <w:t xml:space="preserve"> der Erarbeitung der strategischen und operativen Entscheide</w:t>
      </w:r>
      <w:r>
        <w:t xml:space="preserve"> mit</w:t>
      </w:r>
    </w:p>
    <w:p w14:paraId="4E68B5E2" w14:textId="77777777" w:rsidR="0007635A" w:rsidRPr="008B3730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Unterstützt die Gesamtprojektleitung beim Aufbau des Kommunikationskonzepts</w:t>
      </w:r>
    </w:p>
    <w:p w14:paraId="22168707" w14:textId="77777777" w:rsidR="0007635A" w:rsidRPr="008B3730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Ist verantwortlich für die Einhaltung von Auflagen und Vorgaben</w:t>
      </w:r>
    </w:p>
    <w:p w14:paraId="5546EEE9" w14:textId="77777777" w:rsidR="0007635A" w:rsidRPr="008B3730" w:rsidRDefault="0007635A" w:rsidP="00652D69">
      <w:pPr>
        <w:pStyle w:val="Paragrafoelenco"/>
        <w:numPr>
          <w:ilvl w:val="0"/>
          <w:numId w:val="18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Ist verantwortlich für den Unterhalt der objektbezogenen Plattform „Boxalino“</w:t>
      </w:r>
    </w:p>
    <w:p w14:paraId="1D48328B" w14:textId="77777777" w:rsidR="0007635A" w:rsidRPr="008B3730" w:rsidRDefault="0007635A" w:rsidP="0007635A"/>
    <w:p w14:paraId="75C7C66D" w14:textId="77777777" w:rsidR="0007635A" w:rsidRPr="008B3730" w:rsidRDefault="0007635A" w:rsidP="0007635A">
      <w:pPr>
        <w:rPr>
          <w:b/>
        </w:rPr>
      </w:pPr>
      <w:r w:rsidRPr="008B3730">
        <w:rPr>
          <w:b/>
        </w:rPr>
        <w:t>Beschrieb und Visualisierung</w:t>
      </w:r>
    </w:p>
    <w:p w14:paraId="0C142BD4" w14:textId="77777777" w:rsidR="0007635A" w:rsidRPr="008B3730" w:rsidRDefault="0007635A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 xml:space="preserve">Berät und </w:t>
      </w:r>
      <w:r w:rsidR="001C613C">
        <w:t>u</w:t>
      </w:r>
      <w:r w:rsidRPr="008B3730">
        <w:t>nterstützt den Gesamtprojektleiter</w:t>
      </w:r>
    </w:p>
    <w:p w14:paraId="06BDA4B1" w14:textId="77777777" w:rsidR="0007635A" w:rsidRPr="003B24C9" w:rsidRDefault="0007635A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3B24C9">
        <w:t>Passt den Projekt- und Vorgehensplan an</w:t>
      </w:r>
    </w:p>
    <w:p w14:paraId="3463DFC3" w14:textId="77777777" w:rsidR="0007635A" w:rsidRPr="003B24C9" w:rsidRDefault="0007635A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3B24C9">
        <w:t>Führt die Dokumentation aller projektrelevanten Informationen</w:t>
      </w:r>
    </w:p>
    <w:p w14:paraId="768BFDEC" w14:textId="77777777" w:rsidR="0007635A" w:rsidRPr="008B3730" w:rsidRDefault="0007635A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3B24C9">
        <w:t xml:space="preserve">Erstellt Submissionsunterlagen für die Beschaffung von Dienstleistungen. </w:t>
      </w:r>
      <w:r w:rsidR="001C613C" w:rsidRPr="003B24C9">
        <w:t xml:space="preserve">Unterstützt die GPL beim Versand der Angebotsunterlagen und bei der Fragenbeantwortung. </w:t>
      </w:r>
      <w:r w:rsidRPr="003B24C9">
        <w:t xml:space="preserve">Koordiniert die Evaluationsteams und unterstützt </w:t>
      </w:r>
      <w:r w:rsidR="00D11750" w:rsidRPr="003B24C9">
        <w:t>die GPL</w:t>
      </w:r>
      <w:r w:rsidRPr="003B24C9">
        <w:t xml:space="preserve"> bei </w:t>
      </w:r>
      <w:r w:rsidR="00D11750" w:rsidRPr="003B24C9">
        <w:t>der technischen, finanziellen und administrativen</w:t>
      </w:r>
      <w:r w:rsidRPr="003B24C9">
        <w:t xml:space="preserve"> Prüfung und Bewertung der Angebote. Erstellt die Evaluationsberichte mit Verga</w:t>
      </w:r>
      <w:r w:rsidR="00490C32" w:rsidRPr="003B24C9">
        <w:t>beantrag. Stellt die Debriefing-U</w:t>
      </w:r>
      <w:r w:rsidRPr="003B24C9">
        <w:t>nterlagen bereit</w:t>
      </w:r>
      <w:r w:rsidR="007C7C46" w:rsidRPr="003B24C9">
        <w:t xml:space="preserve"> und unterstützt die GPL bei Debriefings</w:t>
      </w:r>
    </w:p>
    <w:p w14:paraId="73994EE0" w14:textId="77777777" w:rsidR="0007635A" w:rsidRPr="008B3730" w:rsidRDefault="0007635A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Wirkt bei der Ermittlung Projektrisiken und Massnahmen sowie im Projektmanagement mit</w:t>
      </w:r>
    </w:p>
    <w:p w14:paraId="5B73E939" w14:textId="77777777" w:rsidR="0007635A" w:rsidRPr="008B3730" w:rsidRDefault="0007635A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Erarbeitet das halbjährliche Investitionsreporting des Gesamtprojekts. Beschafft die notwendigen Unterlagen beim Zuständigen (</w:t>
      </w:r>
      <w:r w:rsidR="001C613C">
        <w:t>PV</w:t>
      </w:r>
      <w:r w:rsidRPr="008B3730">
        <w:t xml:space="preserve">) </w:t>
      </w:r>
      <w:r w:rsidR="001C613C">
        <w:t>der Projektierung</w:t>
      </w:r>
    </w:p>
    <w:p w14:paraId="08C727AC" w14:textId="77777777" w:rsidR="0007635A" w:rsidRPr="008B3730" w:rsidRDefault="0007635A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Unterstützt d</w:t>
      </w:r>
      <w:r w:rsidR="00836345">
        <w:t>ie</w:t>
      </w:r>
      <w:r w:rsidRPr="008B3730">
        <w:t xml:space="preserve"> Gesamtprojektleit</w:t>
      </w:r>
      <w:r w:rsidR="00836345">
        <w:t>ung</w:t>
      </w:r>
      <w:r w:rsidRPr="008B3730">
        <w:t xml:space="preserve"> bei der Projektsteuerungssitzung</w:t>
      </w:r>
    </w:p>
    <w:p w14:paraId="1DBFBCD9" w14:textId="77777777" w:rsidR="0007635A" w:rsidRPr="008B3730" w:rsidRDefault="0007635A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 xml:space="preserve">Prüft periodisch die Qualität der Planunterlagen (Titelblatt, Inhalt, Verständlichkeit, Koordination mit Fachbereichen usw.) für die Ausführung der Auftragnehmer </w:t>
      </w:r>
    </w:p>
    <w:p w14:paraId="5FBCA054" w14:textId="77777777" w:rsidR="0007635A" w:rsidRPr="008B3730" w:rsidRDefault="0007635A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Wirkt bei Rechtsmittelverfahren mit</w:t>
      </w:r>
    </w:p>
    <w:p w14:paraId="625FAC00" w14:textId="77777777" w:rsidR="0007635A" w:rsidRPr="008B3730" w:rsidRDefault="0007635A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 xml:space="preserve">Unterstützt Gesamtprojektleitung bei der Vorbereitung Chefgespräche mit </w:t>
      </w:r>
      <w:r w:rsidR="000A01EE">
        <w:t>Planern</w:t>
      </w:r>
    </w:p>
    <w:p w14:paraId="0B567503" w14:textId="77777777" w:rsidR="0007635A" w:rsidRPr="008B3730" w:rsidRDefault="0007635A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 xml:space="preserve">Unterstützt die Gesamtprojektleitung bei Schlichtungsverfahren </w:t>
      </w:r>
    </w:p>
    <w:p w14:paraId="6AD2C032" w14:textId="77777777" w:rsidR="00031CB6" w:rsidRDefault="00031CB6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>
        <w:t>Erarbeitet die Grundlagen für die Klärung projektrelevanter rechtlicher Fragen</w:t>
      </w:r>
    </w:p>
    <w:p w14:paraId="32243527" w14:textId="5FC78B31" w:rsidR="00770B69" w:rsidRDefault="00770B69" w:rsidP="00652D69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contextualSpacing w:val="0"/>
      </w:pPr>
      <w:r>
        <w:t>Hilft</w:t>
      </w:r>
      <w:r w:rsidRPr="00770B69">
        <w:t xml:space="preserve"> bei der Grundlagenerarbeitung für</w:t>
      </w:r>
      <w:r>
        <w:t xml:space="preserve"> die Beurteilung der Gesamtwirt</w:t>
      </w:r>
      <w:r w:rsidRPr="00770B69">
        <w:t>schaftlichkeit von Massnahmen und Projekt- und Ausführungsvarianten</w:t>
      </w:r>
      <w:r>
        <w:t xml:space="preserve"> mit</w:t>
      </w:r>
    </w:p>
    <w:p w14:paraId="0533BB95" w14:textId="26286CC6" w:rsidR="004D26C1" w:rsidRDefault="004D26C1" w:rsidP="004D26C1">
      <w:pPr>
        <w:tabs>
          <w:tab w:val="left" w:pos="728"/>
        </w:tabs>
      </w:pPr>
    </w:p>
    <w:p w14:paraId="77E1B1BB" w14:textId="77777777" w:rsidR="004D26C1" w:rsidRPr="008B3730" w:rsidRDefault="004D26C1" w:rsidP="004D26C1">
      <w:pPr>
        <w:tabs>
          <w:tab w:val="left" w:pos="728"/>
        </w:tabs>
      </w:pPr>
    </w:p>
    <w:p w14:paraId="3217DDBB" w14:textId="77777777" w:rsidR="0007635A" w:rsidRPr="008B3730" w:rsidRDefault="0007635A" w:rsidP="0007635A"/>
    <w:p w14:paraId="58A20A20" w14:textId="77777777" w:rsidR="0007635A" w:rsidRPr="008B3730" w:rsidRDefault="0007635A" w:rsidP="0007635A">
      <w:pPr>
        <w:rPr>
          <w:b/>
        </w:rPr>
      </w:pPr>
      <w:r w:rsidRPr="008B3730">
        <w:rPr>
          <w:b/>
        </w:rPr>
        <w:lastRenderedPageBreak/>
        <w:t>Kosten / Finanzierung</w:t>
      </w:r>
    </w:p>
    <w:p w14:paraId="5B6B5A7F" w14:textId="77777777" w:rsidR="0007635A" w:rsidRPr="000A14F0" w:rsidRDefault="0007635A" w:rsidP="00652D69">
      <w:pPr>
        <w:pStyle w:val="Paragrafoelenco"/>
        <w:numPr>
          <w:ilvl w:val="0"/>
          <w:numId w:val="20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 xml:space="preserve">Erstellt und koordiniert die voraussichtliche </w:t>
      </w:r>
      <w:r w:rsidRPr="000A14F0">
        <w:t>Endkostenprognose des Gesamtprojekts vierteljährlich</w:t>
      </w:r>
    </w:p>
    <w:p w14:paraId="407B910E" w14:textId="77777777" w:rsidR="0007635A" w:rsidRDefault="0007635A" w:rsidP="00652D69">
      <w:pPr>
        <w:pStyle w:val="Paragrafoelenco"/>
        <w:numPr>
          <w:ilvl w:val="0"/>
          <w:numId w:val="20"/>
        </w:numPr>
        <w:tabs>
          <w:tab w:val="left" w:pos="728"/>
        </w:tabs>
        <w:spacing w:before="120"/>
        <w:contextualSpacing w:val="0"/>
      </w:pPr>
      <w:r w:rsidRPr="000A14F0">
        <w:t xml:space="preserve">Kontrolliert und überwacht die Honorarrechnungen aller </w:t>
      </w:r>
      <w:r w:rsidR="00C951D9">
        <w:t>Dienstleister</w:t>
      </w:r>
      <w:r w:rsidR="00C951D9" w:rsidRPr="000A14F0">
        <w:t xml:space="preserve"> </w:t>
      </w:r>
      <w:r w:rsidRPr="000A14F0">
        <w:t xml:space="preserve">inkl. </w:t>
      </w:r>
      <w:r w:rsidR="00C951D9">
        <w:t>P</w:t>
      </w:r>
      <w:r w:rsidR="00836345">
        <w:t>rojektverfasser</w:t>
      </w:r>
      <w:r w:rsidR="00FD5857" w:rsidRPr="000A14F0">
        <w:t>: bringt den Eingangsstempel mit Datum an, vergleicht die Rechnung mit den Stundenrapporten und dem Vertrag; plausibilisiert den Rechnungsbetrag und prüft, ob die Leistung erbracht ist; prüft die Kostenzuordnung zu Inventarobjekt, Finanzierungskonto und Kostenart. Bestätigt die Richtigkeit mittels Unterschrift.</w:t>
      </w:r>
    </w:p>
    <w:p w14:paraId="5F789489" w14:textId="77777777" w:rsidR="00C951D9" w:rsidRPr="00C951D9" w:rsidRDefault="00C951D9" w:rsidP="00652D69">
      <w:pPr>
        <w:pStyle w:val="Paragrafoelenco"/>
        <w:numPr>
          <w:ilvl w:val="0"/>
          <w:numId w:val="20"/>
        </w:numPr>
        <w:tabs>
          <w:tab w:val="left" w:pos="728"/>
        </w:tabs>
        <w:spacing w:before="120"/>
        <w:ind w:left="728" w:hanging="364"/>
        <w:contextualSpacing w:val="0"/>
      </w:pPr>
      <w:r>
        <w:t xml:space="preserve">Führt das </w:t>
      </w:r>
      <w:r w:rsidRPr="00C951D9">
        <w:t>Honorarcontrolling Dienstleister</w:t>
      </w:r>
    </w:p>
    <w:p w14:paraId="2FE72C6E" w14:textId="77777777" w:rsidR="00C951D9" w:rsidRPr="008B3730" w:rsidRDefault="00C951D9" w:rsidP="00652D69">
      <w:pPr>
        <w:pStyle w:val="Paragrafoelenco"/>
        <w:numPr>
          <w:ilvl w:val="0"/>
          <w:numId w:val="20"/>
        </w:numPr>
        <w:tabs>
          <w:tab w:val="left" w:pos="728"/>
        </w:tabs>
        <w:spacing w:before="120"/>
        <w:ind w:left="728" w:hanging="364"/>
        <w:contextualSpacing w:val="0"/>
      </w:pPr>
      <w:r>
        <w:t>Erstellt die</w:t>
      </w:r>
      <w:r w:rsidRPr="00C951D9">
        <w:t xml:space="preserve"> Grundlagen für Budgetierung und Voranschlagskredite (VAK)</w:t>
      </w:r>
    </w:p>
    <w:p w14:paraId="52A03793" w14:textId="77777777" w:rsidR="002419AD" w:rsidRDefault="0007635A" w:rsidP="00652D69">
      <w:pPr>
        <w:pStyle w:val="Paragrafoelenco"/>
        <w:numPr>
          <w:ilvl w:val="0"/>
          <w:numId w:val="20"/>
        </w:numPr>
        <w:tabs>
          <w:tab w:val="left" w:pos="728"/>
        </w:tabs>
        <w:spacing w:before="120"/>
        <w:contextualSpacing w:val="0"/>
      </w:pPr>
      <w:r w:rsidRPr="000A14F0">
        <w:t xml:space="preserve">Wirkt </w:t>
      </w:r>
      <w:r w:rsidR="00C951D9">
        <w:t xml:space="preserve">mit </w:t>
      </w:r>
      <w:r w:rsidRPr="000A14F0">
        <w:t>bei der Budgetierung und Erarbeitung VAK mit</w:t>
      </w:r>
      <w:r w:rsidR="008E720F" w:rsidRPr="000A14F0">
        <w:t xml:space="preserve"> / </w:t>
      </w:r>
      <w:r w:rsidR="008E720F" w:rsidRPr="008B3730">
        <w:t>Trendmeldungen</w:t>
      </w:r>
    </w:p>
    <w:p w14:paraId="6780E468" w14:textId="77777777" w:rsidR="005728EF" w:rsidRDefault="00F83FDF" w:rsidP="00652D69">
      <w:pPr>
        <w:pStyle w:val="Paragrafoelenco"/>
        <w:numPr>
          <w:ilvl w:val="0"/>
          <w:numId w:val="20"/>
        </w:numPr>
        <w:tabs>
          <w:tab w:val="left" w:pos="728"/>
        </w:tabs>
        <w:spacing w:before="120"/>
        <w:contextualSpacing w:val="0"/>
      </w:pPr>
      <w:r>
        <w:t>Kontrolliert die Anträge der Dienstleister</w:t>
      </w:r>
      <w:r w:rsidRPr="00F83FDF">
        <w:t xml:space="preserve"> </w:t>
      </w:r>
      <w:r>
        <w:t xml:space="preserve">für </w:t>
      </w:r>
      <w:r w:rsidR="005728EF" w:rsidRPr="005728EF">
        <w:t>Be</w:t>
      </w:r>
      <w:r>
        <w:t>stellungsänderungen formell und materiell</w:t>
      </w:r>
    </w:p>
    <w:p w14:paraId="56C75A19" w14:textId="77777777" w:rsidR="0007635A" w:rsidRPr="008B3730" w:rsidRDefault="0007635A" w:rsidP="00652D69">
      <w:pPr>
        <w:pStyle w:val="Paragrafoelenco"/>
        <w:numPr>
          <w:ilvl w:val="0"/>
          <w:numId w:val="20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Führt eine Liste bewilligte Bestellungsänderungen (Projektänderung) in der Projektierungsphase. Zeigt die finanziellen Konsequenzen auf</w:t>
      </w:r>
    </w:p>
    <w:p w14:paraId="38D855A3" w14:textId="77777777" w:rsidR="0007635A" w:rsidRPr="008B3730" w:rsidRDefault="0007635A" w:rsidP="00652D69">
      <w:pPr>
        <w:pStyle w:val="Paragrafoelenco"/>
        <w:numPr>
          <w:ilvl w:val="0"/>
          <w:numId w:val="20"/>
        </w:numPr>
        <w:tabs>
          <w:tab w:val="left" w:pos="728"/>
        </w:tabs>
        <w:spacing w:before="120"/>
        <w:ind w:left="728" w:hanging="364"/>
        <w:contextualSpacing w:val="0"/>
      </w:pPr>
      <w:r w:rsidRPr="008B3730">
        <w:t>Hilft bei der Überarbeitung Kostenvoranschlag Massnahmen</w:t>
      </w:r>
      <w:r w:rsidR="005A5017" w:rsidRPr="008B3730">
        <w:t>- und Detail</w:t>
      </w:r>
      <w:r w:rsidRPr="008B3730">
        <w:t>projekt mit</w:t>
      </w:r>
    </w:p>
    <w:p w14:paraId="5E5A1EE9" w14:textId="77777777" w:rsidR="002419AD" w:rsidRDefault="0007635A" w:rsidP="00652D69">
      <w:pPr>
        <w:pStyle w:val="Paragrafoelenco"/>
        <w:numPr>
          <w:ilvl w:val="0"/>
          <w:numId w:val="20"/>
        </w:numPr>
        <w:tabs>
          <w:tab w:val="left" w:pos="728"/>
        </w:tabs>
        <w:spacing w:before="120"/>
        <w:contextualSpacing w:val="0"/>
      </w:pPr>
      <w:r w:rsidRPr="008B3730">
        <w:t xml:space="preserve">Erstellt Entscheidungslisten für alle Sitzungen der </w:t>
      </w:r>
      <w:r w:rsidR="00F83FDF" w:rsidRPr="008B3730">
        <w:t>Projekt</w:t>
      </w:r>
      <w:r w:rsidR="00F83FDF">
        <w:t>ierung</w:t>
      </w:r>
    </w:p>
    <w:p w14:paraId="4260C289" w14:textId="77777777" w:rsidR="00F83FDF" w:rsidRPr="008B3730" w:rsidRDefault="00F83FDF" w:rsidP="00652D69">
      <w:pPr>
        <w:pStyle w:val="Paragrafoelenco"/>
        <w:numPr>
          <w:ilvl w:val="0"/>
          <w:numId w:val="20"/>
        </w:numPr>
        <w:tabs>
          <w:tab w:val="left" w:pos="728"/>
        </w:tabs>
        <w:spacing w:before="120"/>
        <w:contextualSpacing w:val="0"/>
      </w:pPr>
      <w:r>
        <w:t>Erarbeitet die</w:t>
      </w:r>
      <w:r w:rsidRPr="00F83FDF">
        <w:t xml:space="preserve"> Grundlagen für die Leistungsabgrenzung Ende Kalenderjahr</w:t>
      </w:r>
    </w:p>
    <w:p w14:paraId="1513DF35" w14:textId="77777777" w:rsidR="0007635A" w:rsidRPr="008B3730" w:rsidRDefault="0007635A" w:rsidP="00F83FDF">
      <w:pPr>
        <w:pStyle w:val="Paragrafoelenco"/>
        <w:tabs>
          <w:tab w:val="left" w:pos="728"/>
        </w:tabs>
        <w:spacing w:before="120"/>
        <w:ind w:left="728"/>
        <w:contextualSpacing w:val="0"/>
      </w:pPr>
    </w:p>
    <w:p w14:paraId="3666BB23" w14:textId="77777777" w:rsidR="0007635A" w:rsidRPr="008B3730" w:rsidRDefault="0007635A" w:rsidP="0007635A">
      <w:pPr>
        <w:rPr>
          <w:b/>
        </w:rPr>
      </w:pPr>
      <w:r w:rsidRPr="008B3730">
        <w:rPr>
          <w:b/>
        </w:rPr>
        <w:t>Termine</w:t>
      </w:r>
    </w:p>
    <w:p w14:paraId="1E26011D" w14:textId="77777777" w:rsidR="00307202" w:rsidRPr="008B3730" w:rsidRDefault="00307202" w:rsidP="00652D69">
      <w:pPr>
        <w:pStyle w:val="Paragrafoelenco"/>
        <w:numPr>
          <w:ilvl w:val="0"/>
          <w:numId w:val="21"/>
        </w:numPr>
        <w:tabs>
          <w:tab w:val="left" w:pos="728"/>
        </w:tabs>
        <w:spacing w:before="120"/>
        <w:contextualSpacing w:val="0"/>
      </w:pPr>
      <w:r>
        <w:t>Erstellt einen Grobterminplan</w:t>
      </w:r>
      <w:r w:rsidRPr="00307202">
        <w:t xml:space="preserve"> Projektierung</w:t>
      </w:r>
    </w:p>
    <w:p w14:paraId="33056F62" w14:textId="77777777" w:rsidR="00C6726C" w:rsidRDefault="0007635A" w:rsidP="00652D69">
      <w:pPr>
        <w:pStyle w:val="Paragrafoelenco"/>
        <w:numPr>
          <w:ilvl w:val="0"/>
          <w:numId w:val="21"/>
        </w:numPr>
        <w:tabs>
          <w:tab w:val="left" w:pos="728"/>
        </w:tabs>
        <w:spacing w:before="120"/>
        <w:contextualSpacing w:val="0"/>
      </w:pPr>
      <w:r w:rsidRPr="008B3730">
        <w:t xml:space="preserve">Ist Projektcontroller für alle </w:t>
      </w:r>
      <w:r w:rsidR="00307202" w:rsidRPr="008B3730">
        <w:t>Projekt</w:t>
      </w:r>
      <w:r w:rsidR="00307202">
        <w:t>phasen</w:t>
      </w:r>
    </w:p>
    <w:p w14:paraId="728EBEC4" w14:textId="77777777" w:rsidR="004900C3" w:rsidRPr="008B3730" w:rsidRDefault="004900C3" w:rsidP="00652D69">
      <w:pPr>
        <w:pStyle w:val="Paragrafoelenco"/>
        <w:numPr>
          <w:ilvl w:val="0"/>
          <w:numId w:val="21"/>
        </w:numPr>
        <w:tabs>
          <w:tab w:val="left" w:pos="728"/>
        </w:tabs>
        <w:spacing w:before="120"/>
        <w:contextualSpacing w:val="0"/>
      </w:pPr>
      <w:r>
        <w:t>Überwacht die</w:t>
      </w:r>
      <w:r w:rsidRPr="00307202">
        <w:t xml:space="preserve"> Fristen und Termine Projektierung</w:t>
      </w:r>
    </w:p>
    <w:p w14:paraId="69395FEF" w14:textId="77777777" w:rsidR="0007635A" w:rsidRPr="008B3730" w:rsidRDefault="0007635A" w:rsidP="0007635A"/>
    <w:p w14:paraId="5922420B" w14:textId="77777777" w:rsidR="0007635A" w:rsidRPr="008B3730" w:rsidRDefault="0007635A" w:rsidP="0007635A">
      <w:pPr>
        <w:rPr>
          <w:b/>
        </w:rPr>
      </w:pPr>
      <w:r w:rsidRPr="008B3730">
        <w:rPr>
          <w:b/>
        </w:rPr>
        <w:t>Dokumentation</w:t>
      </w:r>
    </w:p>
    <w:p w14:paraId="124C8142" w14:textId="77777777" w:rsidR="004900C3" w:rsidRDefault="00C6726C" w:rsidP="00652D69">
      <w:pPr>
        <w:pStyle w:val="Paragrafoelenco"/>
        <w:numPr>
          <w:ilvl w:val="0"/>
          <w:numId w:val="22"/>
        </w:numPr>
        <w:tabs>
          <w:tab w:val="left" w:pos="728"/>
        </w:tabs>
        <w:spacing w:before="120"/>
        <w:contextualSpacing w:val="0"/>
      </w:pPr>
      <w:r>
        <w:t>Ablage der Projekt</w:t>
      </w:r>
      <w:r w:rsidR="004900C3" w:rsidRPr="004900C3">
        <w:t>d</w:t>
      </w:r>
      <w:r w:rsidR="004900C3">
        <w:t>okumentation gemäss ASTRA Vorga</w:t>
      </w:r>
      <w:r w:rsidR="004900C3" w:rsidRPr="004900C3">
        <w:t>ben</w:t>
      </w:r>
    </w:p>
    <w:p w14:paraId="1C076B9D" w14:textId="77777777" w:rsidR="009B7D2D" w:rsidRPr="008B3730" w:rsidRDefault="009B7D2D" w:rsidP="00173041"/>
    <w:p w14:paraId="63B82712" w14:textId="77777777" w:rsidR="00DE0932" w:rsidRDefault="00DE0932" w:rsidP="00173041"/>
    <w:p w14:paraId="2ABFD0DB" w14:textId="77777777" w:rsidR="00E6490D" w:rsidRDefault="00E6490D" w:rsidP="00173041"/>
    <w:p w14:paraId="1BBC29F1" w14:textId="77777777" w:rsidR="00E6490D" w:rsidRDefault="00E6490D" w:rsidP="00173041"/>
    <w:p w14:paraId="1CA1C7DD" w14:textId="77777777" w:rsidR="00E6490D" w:rsidRDefault="00E6490D" w:rsidP="00173041"/>
    <w:p w14:paraId="057D1D70" w14:textId="77777777" w:rsidR="00E6490D" w:rsidRDefault="00E6490D" w:rsidP="00173041"/>
    <w:p w14:paraId="2BDF1559" w14:textId="77777777" w:rsidR="00E6490D" w:rsidRDefault="00E6490D" w:rsidP="00173041"/>
    <w:p w14:paraId="2842D1FF" w14:textId="77777777" w:rsidR="00E6490D" w:rsidRDefault="00E6490D" w:rsidP="00173041"/>
    <w:p w14:paraId="267EF53C" w14:textId="77777777" w:rsidR="00E6490D" w:rsidRDefault="00E6490D" w:rsidP="00173041"/>
    <w:p w14:paraId="6F92D137" w14:textId="77777777" w:rsidR="00E6490D" w:rsidRDefault="00E6490D" w:rsidP="00173041"/>
    <w:p w14:paraId="6E7123B0" w14:textId="41600B3C" w:rsidR="00E6490D" w:rsidRDefault="00E6490D" w:rsidP="00173041"/>
    <w:p w14:paraId="1C9BCDA6" w14:textId="55E0E020" w:rsidR="004D26C1" w:rsidRDefault="004D26C1" w:rsidP="00173041"/>
    <w:p w14:paraId="2F0302EB" w14:textId="038D8114" w:rsidR="004D26C1" w:rsidRDefault="004D26C1" w:rsidP="00173041"/>
    <w:p w14:paraId="669D7CB5" w14:textId="381070F8" w:rsidR="004D26C1" w:rsidRDefault="004D26C1" w:rsidP="00173041"/>
    <w:p w14:paraId="69CABE32" w14:textId="77777777" w:rsidR="004D26C1" w:rsidRDefault="004D26C1" w:rsidP="00173041"/>
    <w:p w14:paraId="057308C2" w14:textId="77777777" w:rsidR="00E6490D" w:rsidRDefault="00E6490D" w:rsidP="00173041"/>
    <w:p w14:paraId="2923AAA8" w14:textId="77777777" w:rsidR="00E6490D" w:rsidRDefault="00E6490D" w:rsidP="00173041"/>
    <w:p w14:paraId="5856C100" w14:textId="77777777" w:rsidR="00E6490D" w:rsidRDefault="00E6490D" w:rsidP="00173041"/>
    <w:p w14:paraId="13371244" w14:textId="77777777" w:rsidR="00E6490D" w:rsidRPr="008B3730" w:rsidRDefault="00E6490D" w:rsidP="00173041">
      <w:pPr>
        <w:sectPr w:rsidR="00E6490D" w:rsidRPr="008B3730" w:rsidSect="00947FE4">
          <w:headerReference w:type="even" r:id="rId22"/>
          <w:headerReference w:type="default" r:id="rId23"/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851" w:bottom="851" w:left="851" w:header="567" w:footer="284" w:gutter="567"/>
          <w:cols w:space="708"/>
          <w:docGrid w:linePitch="360"/>
        </w:sectPr>
      </w:pPr>
    </w:p>
    <w:p w14:paraId="5845730A" w14:textId="31AD659F" w:rsidR="00A93E76" w:rsidRPr="00611F3D" w:rsidRDefault="00A93E76" w:rsidP="00A93E76">
      <w:pPr>
        <w:rPr>
          <w:b/>
          <w:sz w:val="24"/>
          <w:szCs w:val="24"/>
        </w:rPr>
      </w:pPr>
      <w:bookmarkStart w:id="14" w:name="_Toc492304711"/>
      <w:bookmarkEnd w:id="2"/>
      <w:bookmarkEnd w:id="3"/>
      <w:bookmarkEnd w:id="4"/>
      <w:bookmarkEnd w:id="5"/>
      <w:bookmarkEnd w:id="6"/>
      <w:r w:rsidRPr="00611F3D">
        <w:rPr>
          <w:b/>
          <w:sz w:val="24"/>
          <w:szCs w:val="24"/>
        </w:rPr>
        <w:lastRenderedPageBreak/>
        <w:t>Massnahmenprojekt (MP)</w:t>
      </w:r>
      <w:bookmarkEnd w:id="14"/>
    </w:p>
    <w:p w14:paraId="7B5B3047" w14:textId="77777777" w:rsidR="00A93E76" w:rsidRPr="00861E69" w:rsidRDefault="00A93E76" w:rsidP="00A93E76">
      <w:pPr>
        <w:rPr>
          <w:b/>
        </w:rPr>
      </w:pPr>
    </w:p>
    <w:p w14:paraId="74581857" w14:textId="77777777" w:rsidR="00A93E76" w:rsidRPr="00861E69" w:rsidRDefault="00A93E76" w:rsidP="00A93E76">
      <w:pPr>
        <w:rPr>
          <w:b/>
        </w:rPr>
      </w:pPr>
      <w:r w:rsidRPr="00861E69">
        <w:rPr>
          <w:b/>
        </w:rPr>
        <w:t>Organisation und Administration</w:t>
      </w:r>
    </w:p>
    <w:p w14:paraId="72AAA7E1" w14:textId="77777777" w:rsidR="00A93E76" w:rsidRDefault="00A93E76" w:rsidP="00A93E76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>
        <w:t>Organis</w:t>
      </w:r>
      <w:r w:rsidR="00E5238C">
        <w:t>iert das</w:t>
      </w:r>
      <w:r>
        <w:t xml:space="preserve"> Sitzungswesen Notfallmanagement Projektierung</w:t>
      </w:r>
    </w:p>
    <w:p w14:paraId="17F760B2" w14:textId="77777777" w:rsidR="00A93E76" w:rsidRPr="00861E69" w:rsidRDefault="00A93E76" w:rsidP="00A93E76">
      <w:pPr>
        <w:pStyle w:val="Paragrafoelenco"/>
        <w:tabs>
          <w:tab w:val="left" w:pos="728"/>
        </w:tabs>
        <w:spacing w:before="120"/>
        <w:ind w:left="728"/>
        <w:contextualSpacing w:val="0"/>
      </w:pPr>
    </w:p>
    <w:p w14:paraId="08454D2E" w14:textId="77777777" w:rsidR="00A93E76" w:rsidRPr="00861E69" w:rsidRDefault="00A93E76" w:rsidP="00A93E76">
      <w:pPr>
        <w:rPr>
          <w:b/>
        </w:rPr>
      </w:pPr>
      <w:r w:rsidRPr="00861E69">
        <w:rPr>
          <w:b/>
        </w:rPr>
        <w:t>Beschrieb und Visualisierung</w:t>
      </w:r>
    </w:p>
    <w:p w14:paraId="7746761D" w14:textId="77777777" w:rsidR="00A012FB" w:rsidRDefault="00E5238C" w:rsidP="00A93E76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>
        <w:t>Prüft</w:t>
      </w:r>
      <w:r w:rsidR="00A012FB" w:rsidRPr="00A012FB">
        <w:t xml:space="preserve"> ob Auflagen des PGV umgesetzt sind</w:t>
      </w:r>
    </w:p>
    <w:p w14:paraId="652E1F95" w14:textId="77777777" w:rsidR="00A93E76" w:rsidRDefault="00E5238C" w:rsidP="00A93E76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>
        <w:t>Prüft</w:t>
      </w:r>
      <w:r w:rsidR="00A93E76" w:rsidRPr="00B45BD3">
        <w:t xml:space="preserve"> und </w:t>
      </w:r>
      <w:r>
        <w:t>ergänzt die</w:t>
      </w:r>
      <w:r w:rsidR="00A93E76" w:rsidRPr="00B45BD3">
        <w:t xml:space="preserve"> Nutzungsvereinbarung</w:t>
      </w:r>
    </w:p>
    <w:p w14:paraId="357E8A72" w14:textId="77777777" w:rsidR="006633D0" w:rsidRDefault="00E5238C" w:rsidP="00A93E76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>
        <w:t>Prüft</w:t>
      </w:r>
      <w:r w:rsidRPr="00B45BD3">
        <w:t xml:space="preserve"> und </w:t>
      </w:r>
      <w:r>
        <w:t>ergänzt das</w:t>
      </w:r>
      <w:r w:rsidR="006633D0" w:rsidRPr="006633D0">
        <w:t xml:space="preserve"> Notfallmanagement Projektierung</w:t>
      </w:r>
    </w:p>
    <w:p w14:paraId="5291FFCB" w14:textId="77777777" w:rsidR="00A012FB" w:rsidRPr="00861E69" w:rsidRDefault="00E5238C" w:rsidP="00A93E76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>
        <w:t>Führt die f</w:t>
      </w:r>
      <w:r w:rsidR="00A012FB" w:rsidRPr="00A012FB">
        <w:t>ormelle und te</w:t>
      </w:r>
      <w:r w:rsidR="00A012FB">
        <w:t xml:space="preserve">chnische Vorprüfung Dossier </w:t>
      </w:r>
      <w:r w:rsidR="00A012FB" w:rsidRPr="00A012FB">
        <w:t>und PGV-Auflagen</w:t>
      </w:r>
      <w:r>
        <w:t xml:space="preserve"> durch</w:t>
      </w:r>
    </w:p>
    <w:p w14:paraId="460EFA6B" w14:textId="77777777" w:rsidR="00A93E76" w:rsidRDefault="00A93E76" w:rsidP="00A93E76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contextualSpacing w:val="0"/>
      </w:pPr>
      <w:r w:rsidRPr="00861E69">
        <w:t xml:space="preserve">Nimmt die technische Prüfung der Vollständigkeit Umsetzung Stellungnahme ASTRA FU </w:t>
      </w:r>
      <w:r w:rsidRPr="00B45BD3">
        <w:t xml:space="preserve">bzw. Bundesratsbeschluss </w:t>
      </w:r>
      <w:r w:rsidRPr="00861E69">
        <w:t>zur Vorprüfung vor</w:t>
      </w:r>
    </w:p>
    <w:p w14:paraId="47A9B562" w14:textId="77777777" w:rsidR="00A93E76" w:rsidRPr="00861E69" w:rsidRDefault="00A93E76" w:rsidP="00A93E76">
      <w:pPr>
        <w:pStyle w:val="Paragrafoelenco"/>
        <w:tabs>
          <w:tab w:val="left" w:pos="728"/>
        </w:tabs>
        <w:spacing w:before="120"/>
        <w:ind w:left="728"/>
        <w:contextualSpacing w:val="0"/>
      </w:pPr>
    </w:p>
    <w:p w14:paraId="54A05AA0" w14:textId="77777777" w:rsidR="00A93E76" w:rsidRPr="00861E69" w:rsidRDefault="00A93E76" w:rsidP="00A93E76">
      <w:pPr>
        <w:rPr>
          <w:b/>
        </w:rPr>
      </w:pPr>
      <w:r w:rsidRPr="00861E69">
        <w:rPr>
          <w:b/>
        </w:rPr>
        <w:t>Kosten / Finanzierung</w:t>
      </w:r>
    </w:p>
    <w:p w14:paraId="26C186CA" w14:textId="77777777" w:rsidR="00A93E76" w:rsidRDefault="00ED5DF1" w:rsidP="00A93E76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>
        <w:t>Überprüft den</w:t>
      </w:r>
      <w:r w:rsidR="00A93E76" w:rsidRPr="00861E69">
        <w:t xml:space="preserve"> </w:t>
      </w:r>
      <w:r>
        <w:t>Kostenvoranschlag</w:t>
      </w:r>
    </w:p>
    <w:p w14:paraId="695CC4FA" w14:textId="77777777" w:rsidR="00A93E76" w:rsidRDefault="00ED5DF1" w:rsidP="00A93E76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 w:rsidRPr="00ED5DF1">
        <w:t>Prüft die Begründungen für Kostenabweichungen zur Stufe</w:t>
      </w:r>
      <w:r w:rsidR="00A93E76" w:rsidRPr="00A93E76">
        <w:t xml:space="preserve"> </w:t>
      </w:r>
      <w:r w:rsidR="00D56507">
        <w:t>A</w:t>
      </w:r>
      <w:r w:rsidR="00A93E76" w:rsidRPr="00A93E76">
        <w:t>P</w:t>
      </w:r>
      <w:r>
        <w:t xml:space="preserve"> </w:t>
      </w:r>
      <w:r w:rsidRPr="00A93E76">
        <w:t xml:space="preserve">/ </w:t>
      </w:r>
      <w:r>
        <w:t>M</w:t>
      </w:r>
      <w:r w:rsidRPr="00A93E76">
        <w:t>K</w:t>
      </w:r>
    </w:p>
    <w:p w14:paraId="26FDA39B" w14:textId="77777777" w:rsidR="00A93E76" w:rsidRPr="00861E69" w:rsidRDefault="00A93E76" w:rsidP="00A93E76">
      <w:pPr>
        <w:pStyle w:val="Paragrafoelenco"/>
        <w:tabs>
          <w:tab w:val="left" w:pos="728"/>
        </w:tabs>
        <w:spacing w:before="120"/>
        <w:ind w:left="728"/>
        <w:contextualSpacing w:val="0"/>
      </w:pPr>
    </w:p>
    <w:p w14:paraId="6B7A43A7" w14:textId="77777777" w:rsidR="00A93E76" w:rsidRPr="00861E69" w:rsidRDefault="00A93E76" w:rsidP="00A93E76">
      <w:pPr>
        <w:rPr>
          <w:b/>
        </w:rPr>
      </w:pPr>
      <w:r w:rsidRPr="00861E69">
        <w:rPr>
          <w:b/>
        </w:rPr>
        <w:t>Termine</w:t>
      </w:r>
    </w:p>
    <w:p w14:paraId="4C824F69" w14:textId="77777777" w:rsidR="00A93E76" w:rsidRDefault="004F35AE" w:rsidP="00A93E76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>
        <w:t>Erstellt bzw. aktualisiert</w:t>
      </w:r>
      <w:r w:rsidR="005C2F4E" w:rsidRPr="005C2F4E">
        <w:t xml:space="preserve"> Grobterminprogramm</w:t>
      </w:r>
    </w:p>
    <w:p w14:paraId="3E2D3ECB" w14:textId="77777777" w:rsidR="00053114" w:rsidRDefault="00053114" w:rsidP="00053114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ind w:left="728" w:hanging="364"/>
        <w:contextualSpacing w:val="0"/>
      </w:pPr>
      <w:r>
        <w:t>Erstellt bzw. aktualisiert</w:t>
      </w:r>
      <w:r w:rsidRPr="005C2F4E">
        <w:t xml:space="preserve"> </w:t>
      </w:r>
      <w:r>
        <w:t>Genehmigungsplan</w:t>
      </w:r>
    </w:p>
    <w:p w14:paraId="68CECECE" w14:textId="77777777" w:rsidR="00A93E76" w:rsidRDefault="00A93E76" w:rsidP="00A93E76">
      <w:pPr>
        <w:tabs>
          <w:tab w:val="left" w:pos="728"/>
        </w:tabs>
        <w:ind w:left="728"/>
      </w:pPr>
    </w:p>
    <w:p w14:paraId="60E0A59A" w14:textId="77777777" w:rsidR="00A93E76" w:rsidRDefault="00A93E76" w:rsidP="00A93E76">
      <w:pPr>
        <w:rPr>
          <w:b/>
        </w:rPr>
      </w:pPr>
      <w:r w:rsidRPr="00430450">
        <w:rPr>
          <w:b/>
        </w:rPr>
        <w:t>Dokumentation</w:t>
      </w:r>
    </w:p>
    <w:p w14:paraId="53B7DE3F" w14:textId="77777777" w:rsidR="00611F3D" w:rsidRDefault="00611F3D" w:rsidP="00611F3D">
      <w:pPr>
        <w:pStyle w:val="Paragrafoelenco"/>
        <w:numPr>
          <w:ilvl w:val="0"/>
          <w:numId w:val="19"/>
        </w:numPr>
        <w:tabs>
          <w:tab w:val="left" w:pos="728"/>
        </w:tabs>
        <w:spacing w:before="120"/>
        <w:contextualSpacing w:val="0"/>
      </w:pPr>
      <w:r>
        <w:t>Genehmigungsplan / Liste der DP (nur für AP)</w:t>
      </w:r>
    </w:p>
    <w:p w14:paraId="4FD60B06" w14:textId="77777777" w:rsidR="00611F3D" w:rsidRPr="00E74EC7" w:rsidRDefault="00611F3D" w:rsidP="006A0A42">
      <w:pPr>
        <w:pStyle w:val="Paragrafoelenco"/>
        <w:tabs>
          <w:tab w:val="left" w:pos="728"/>
        </w:tabs>
        <w:spacing w:before="120"/>
        <w:contextualSpacing w:val="0"/>
      </w:pPr>
    </w:p>
    <w:p w14:paraId="6171D3D9" w14:textId="77777777" w:rsidR="00A93E76" w:rsidRDefault="00A93E76" w:rsidP="00430450">
      <w:pPr>
        <w:rPr>
          <w:b/>
        </w:rPr>
      </w:pPr>
    </w:p>
    <w:p w14:paraId="66D91089" w14:textId="77777777" w:rsidR="007E7D3F" w:rsidRDefault="007E7D3F" w:rsidP="00430450">
      <w:pPr>
        <w:rPr>
          <w:b/>
        </w:rPr>
      </w:pPr>
    </w:p>
    <w:p w14:paraId="305C3668" w14:textId="77777777" w:rsidR="007E7D3F" w:rsidRPr="007E7D3F" w:rsidRDefault="007E7D3F" w:rsidP="007E7D3F"/>
    <w:p w14:paraId="5C9FF711" w14:textId="77777777" w:rsidR="007E7D3F" w:rsidRPr="007E7D3F" w:rsidRDefault="007E7D3F" w:rsidP="007E7D3F"/>
    <w:p w14:paraId="7FD6255B" w14:textId="77777777" w:rsidR="007E7D3F" w:rsidRPr="007E7D3F" w:rsidRDefault="007E7D3F" w:rsidP="007E7D3F"/>
    <w:p w14:paraId="556420A0" w14:textId="77777777" w:rsidR="007E7D3F" w:rsidRPr="007E7D3F" w:rsidRDefault="007E7D3F" w:rsidP="007E7D3F"/>
    <w:p w14:paraId="7D446AAB" w14:textId="77777777" w:rsidR="007E7D3F" w:rsidRPr="007E7D3F" w:rsidRDefault="007E7D3F" w:rsidP="007E7D3F"/>
    <w:p w14:paraId="44BD2C70" w14:textId="77777777" w:rsidR="007E7D3F" w:rsidRPr="007E7D3F" w:rsidRDefault="007E7D3F" w:rsidP="007E7D3F"/>
    <w:p w14:paraId="285EAA84" w14:textId="77777777" w:rsidR="007E7D3F" w:rsidRDefault="007E7D3F" w:rsidP="007E7D3F"/>
    <w:p w14:paraId="52C05E06" w14:textId="77777777" w:rsidR="007E7D3F" w:rsidRDefault="007E7D3F" w:rsidP="007E7D3F"/>
    <w:p w14:paraId="38E3DE60" w14:textId="77777777" w:rsidR="00A93E76" w:rsidRPr="007E7D3F" w:rsidRDefault="007E7D3F" w:rsidP="007E7D3F">
      <w:pPr>
        <w:tabs>
          <w:tab w:val="left" w:pos="7092"/>
        </w:tabs>
      </w:pPr>
      <w:r>
        <w:tab/>
      </w:r>
    </w:p>
    <w:sectPr w:rsidR="00A93E76" w:rsidRPr="007E7D3F" w:rsidSect="007E7D3F">
      <w:headerReference w:type="even" r:id="rId24"/>
      <w:headerReference w:type="first" r:id="rId25"/>
      <w:footnotePr>
        <w:numRestart w:val="eachPage"/>
      </w:footnotePr>
      <w:endnotePr>
        <w:numFmt w:val="decimal"/>
      </w:endnotePr>
      <w:type w:val="continuous"/>
      <w:pgSz w:w="11906" w:h="16838" w:code="9"/>
      <w:pgMar w:top="1701" w:right="851" w:bottom="851" w:left="851" w:header="567" w:footer="284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A0FFF" w14:textId="77777777" w:rsidR="00237D6C" w:rsidRPr="007671B0" w:rsidRDefault="00237D6C" w:rsidP="007671B0">
      <w:pPr>
        <w:pStyle w:val="Pidipagina"/>
      </w:pPr>
    </w:p>
  </w:endnote>
  <w:endnote w:type="continuationSeparator" w:id="0">
    <w:p w14:paraId="789AE8DC" w14:textId="77777777" w:rsidR="00237D6C" w:rsidRDefault="00237D6C" w:rsidP="00F84C24"/>
  </w:endnote>
  <w:endnote w:type="continuationNotice" w:id="1">
    <w:p w14:paraId="7101C576" w14:textId="77777777" w:rsidR="00237D6C" w:rsidRDefault="00237D6C" w:rsidP="00F84C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EF693" w14:textId="77777777" w:rsidR="008A3A84" w:rsidRPr="00222E88" w:rsidRDefault="008A3A84" w:rsidP="00D62013">
    <w:pPr>
      <w:pStyle w:val="Pidipagina"/>
      <w:tabs>
        <w:tab w:val="clear" w:pos="4536"/>
        <w:tab w:val="clear" w:pos="9072"/>
      </w:tabs>
      <w:ind w:left="426" w:right="4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EE42E" w14:textId="77777777" w:rsidR="008A3A84" w:rsidRDefault="008A3A84" w:rsidP="00D62013">
    <w:pPr>
      <w:pStyle w:val="Pidipagina"/>
      <w:tabs>
        <w:tab w:val="clear" w:pos="4536"/>
        <w:tab w:val="clear" w:pos="9072"/>
      </w:tabs>
      <w:ind w:left="426" w:right="42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A5033" w14:textId="77777777" w:rsidR="008A3A84" w:rsidRPr="009B3F21" w:rsidRDefault="008A3A84" w:rsidP="00801E19">
    <w:pPr>
      <w:pStyle w:val="Pidipagina"/>
      <w:tabs>
        <w:tab w:val="clear" w:pos="4536"/>
        <w:tab w:val="clear" w:pos="9072"/>
        <w:tab w:val="center" w:pos="4820"/>
        <w:tab w:val="right" w:pos="9639"/>
      </w:tabs>
      <w:rPr>
        <w:sz w:val="14"/>
        <w:szCs w:val="14"/>
      </w:rPr>
    </w:pPr>
    <w:r w:rsidRPr="00AE5603">
      <w:rPr>
        <w:sz w:val="12"/>
        <w:szCs w:val="12"/>
      </w:rPr>
      <w:tab/>
    </w:r>
    <w:r w:rsidR="007E7D3F" w:rsidRPr="009B3F21">
      <w:rPr>
        <w:sz w:val="14"/>
        <w:szCs w:val="14"/>
      </w:rPr>
      <w:fldChar w:fldCharType="begin"/>
    </w:r>
    <w:r w:rsidR="007E7D3F" w:rsidRPr="009B3F21">
      <w:rPr>
        <w:sz w:val="14"/>
        <w:szCs w:val="14"/>
      </w:rPr>
      <w:instrText xml:space="preserve"> PAGE  \* Arabic  \* MERGEFORMAT </w:instrText>
    </w:r>
    <w:r w:rsidR="007E7D3F" w:rsidRPr="009B3F21">
      <w:rPr>
        <w:sz w:val="14"/>
        <w:szCs w:val="14"/>
      </w:rPr>
      <w:fldChar w:fldCharType="separate"/>
    </w:r>
    <w:r w:rsidR="009B3F21">
      <w:rPr>
        <w:noProof/>
        <w:sz w:val="14"/>
        <w:szCs w:val="14"/>
      </w:rPr>
      <w:t>2</w:t>
    </w:r>
    <w:r w:rsidR="007E7D3F" w:rsidRPr="009B3F21">
      <w:rPr>
        <w:sz w:val="14"/>
        <w:szCs w:val="14"/>
      </w:rPr>
      <w:fldChar w:fldCharType="end"/>
    </w:r>
    <w:r w:rsidRPr="009B3F21">
      <w:rPr>
        <w:sz w:val="14"/>
        <w:szCs w:val="14"/>
      </w:rPr>
      <w:tab/>
    </w:r>
    <w:r w:rsidR="00CA39F6" w:rsidRPr="009B3F21">
      <w:rPr>
        <w:sz w:val="14"/>
        <w:szCs w:val="14"/>
      </w:rPr>
      <w:t>Leist</w:t>
    </w:r>
    <w:r w:rsidR="007E7D3F" w:rsidRPr="009B3F21">
      <w:rPr>
        <w:sz w:val="14"/>
        <w:szCs w:val="14"/>
      </w:rPr>
      <w:t>ungsbeschrieb für die Bauherrenu</w:t>
    </w:r>
    <w:r w:rsidR="00CA39F6" w:rsidRPr="009B3F21">
      <w:rPr>
        <w:sz w:val="14"/>
        <w:szCs w:val="14"/>
      </w:rPr>
      <w:t>nterstützung in der Projektierung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2B085" w14:textId="77777777" w:rsidR="008A3A84" w:rsidRPr="009B3F21" w:rsidRDefault="008A3A84" w:rsidP="00801E19">
    <w:pPr>
      <w:pStyle w:val="Pidipagina"/>
      <w:tabs>
        <w:tab w:val="clear" w:pos="4536"/>
        <w:tab w:val="clear" w:pos="9072"/>
        <w:tab w:val="center" w:pos="4820"/>
        <w:tab w:val="right" w:pos="9639"/>
      </w:tabs>
      <w:rPr>
        <w:sz w:val="14"/>
        <w:szCs w:val="14"/>
      </w:rPr>
    </w:pPr>
    <w:r w:rsidRPr="00801E19">
      <w:rPr>
        <w:sz w:val="12"/>
        <w:szCs w:val="12"/>
      </w:rPr>
      <w:tab/>
    </w:r>
    <w:r w:rsidR="007E7D3F" w:rsidRPr="009B3F21">
      <w:rPr>
        <w:sz w:val="14"/>
        <w:szCs w:val="14"/>
      </w:rPr>
      <w:fldChar w:fldCharType="begin"/>
    </w:r>
    <w:r w:rsidR="007E7D3F" w:rsidRPr="009B3F21">
      <w:rPr>
        <w:sz w:val="14"/>
        <w:szCs w:val="14"/>
      </w:rPr>
      <w:instrText xml:space="preserve"> PAGE  \* Arabic  \* MERGEFORMAT </w:instrText>
    </w:r>
    <w:r w:rsidR="007E7D3F" w:rsidRPr="009B3F21">
      <w:rPr>
        <w:sz w:val="14"/>
        <w:szCs w:val="14"/>
      </w:rPr>
      <w:fldChar w:fldCharType="separate"/>
    </w:r>
    <w:r w:rsidR="009B3F21">
      <w:rPr>
        <w:noProof/>
        <w:sz w:val="14"/>
        <w:szCs w:val="14"/>
      </w:rPr>
      <w:t>3</w:t>
    </w:r>
    <w:r w:rsidR="007E7D3F" w:rsidRPr="009B3F21">
      <w:rPr>
        <w:sz w:val="14"/>
        <w:szCs w:val="14"/>
      </w:rPr>
      <w:fldChar w:fldCharType="end"/>
    </w:r>
    <w:r w:rsidRPr="009B3F21">
      <w:rPr>
        <w:sz w:val="14"/>
        <w:szCs w:val="14"/>
      </w:rPr>
      <w:tab/>
    </w:r>
    <w:r w:rsidR="00CA39F6" w:rsidRPr="009B3F21">
      <w:rPr>
        <w:sz w:val="14"/>
        <w:szCs w:val="14"/>
      </w:rPr>
      <w:t>Leist</w:t>
    </w:r>
    <w:r w:rsidR="007245DA" w:rsidRPr="009B3F21">
      <w:rPr>
        <w:sz w:val="14"/>
        <w:szCs w:val="14"/>
      </w:rPr>
      <w:t>ungsbeschrieb für die Bauherrenu</w:t>
    </w:r>
    <w:r w:rsidR="00CA39F6" w:rsidRPr="009B3F21">
      <w:rPr>
        <w:sz w:val="14"/>
        <w:szCs w:val="14"/>
      </w:rPr>
      <w:t>nterstützung in der Projektierung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12E1" w14:textId="77777777" w:rsidR="008A3A84" w:rsidRDefault="008A3A84" w:rsidP="000D00C4">
    <w:pPr>
      <w:pStyle w:val="Pidipagina"/>
      <w:framePr w:wrap="around" w:vAnchor="text" w:hAnchor="margin" w:xAlign="outside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51391342" w14:textId="3F01D6D7" w:rsidR="008A3A84" w:rsidRDefault="008A3A84" w:rsidP="000D00C4">
    <w:pPr>
      <w:pStyle w:val="Pidipagina"/>
      <w:tabs>
        <w:tab w:val="clear" w:pos="4536"/>
        <w:tab w:val="clear" w:pos="9072"/>
      </w:tabs>
      <w:ind w:left="426" w:right="423"/>
      <w:jc w:val="center"/>
      <w:rPr>
        <w:sz w:val="14"/>
        <w:szCs w:val="14"/>
      </w:rPr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</w:instrText>
    </w:r>
    <w:r>
      <w:rPr>
        <w:sz w:val="14"/>
        <w:szCs w:val="14"/>
      </w:rPr>
      <w:fldChar w:fldCharType="separate"/>
    </w:r>
    <w:r w:rsidR="009B3F21">
      <w:rPr>
        <w:noProof/>
        <w:sz w:val="14"/>
        <w:szCs w:val="14"/>
      </w:rPr>
      <w:t>Leistungsbeschrieb für die Bauherrenunterstützung (BHU) in der Projektierungsphase</w:t>
    </w:r>
    <w:r>
      <w:rPr>
        <w:sz w:val="14"/>
        <w:szCs w:val="14"/>
      </w:rPr>
      <w:fldChar w:fldCharType="end"/>
    </w:r>
    <w:r>
      <w:rPr>
        <w:sz w:val="14"/>
        <w:szCs w:val="14"/>
      </w:rPr>
      <w:t xml:space="preserve">, 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SAVEDATE \@ "dd.MM.yy, HH:mm" </w:instrText>
    </w:r>
    <w:r>
      <w:rPr>
        <w:sz w:val="14"/>
        <w:szCs w:val="14"/>
      </w:rPr>
      <w:fldChar w:fldCharType="separate"/>
    </w:r>
    <w:r w:rsidR="009F4EA0">
      <w:rPr>
        <w:noProof/>
        <w:sz w:val="14"/>
        <w:szCs w:val="14"/>
      </w:rPr>
      <w:t>05.07.20, 15:33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A788F" w14:textId="77777777" w:rsidR="00237D6C" w:rsidRPr="009D2EC8" w:rsidRDefault="00237D6C" w:rsidP="009D2EC8">
      <w:pPr>
        <w:pStyle w:val="Pidipagina"/>
      </w:pPr>
      <w:r>
        <w:separator/>
      </w:r>
    </w:p>
  </w:footnote>
  <w:footnote w:type="continuationSeparator" w:id="0">
    <w:p w14:paraId="74A4D3B3" w14:textId="77777777" w:rsidR="00237D6C" w:rsidRPr="00892184" w:rsidRDefault="00237D6C" w:rsidP="00892184">
      <w:pPr>
        <w:pStyle w:val="Pidipagina"/>
      </w:pPr>
    </w:p>
    <w:p w14:paraId="725A68FE" w14:textId="77777777" w:rsidR="00237D6C" w:rsidRDefault="00237D6C" w:rsidP="00F84C24"/>
    <w:p w14:paraId="117AD8EE" w14:textId="77777777" w:rsidR="00237D6C" w:rsidRDefault="00237D6C" w:rsidP="00F84C24"/>
  </w:footnote>
  <w:footnote w:type="continuationNotice" w:id="1">
    <w:p w14:paraId="3BC9F1E1" w14:textId="77777777" w:rsidR="00237D6C" w:rsidRDefault="00237D6C" w:rsidP="00F84C24"/>
    <w:p w14:paraId="4D511117" w14:textId="77777777" w:rsidR="00237D6C" w:rsidRDefault="00237D6C" w:rsidP="00F84C24"/>
    <w:p w14:paraId="3A097CB8" w14:textId="77777777" w:rsidR="00237D6C" w:rsidRDefault="00237D6C" w:rsidP="00F84C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87607" w14:textId="77777777" w:rsidR="008A3A84" w:rsidRPr="0079473E" w:rsidRDefault="008A3A84" w:rsidP="009601C1">
    <w:pPr>
      <w:pStyle w:val="Intestazione"/>
      <w:tabs>
        <w:tab w:val="clear" w:pos="9356"/>
      </w:tabs>
      <w:ind w:right="-2"/>
    </w:pPr>
    <w:r>
      <w:rPr>
        <w:noProof/>
      </w:rPr>
      <w:t xml:space="preserve">Leistungsbeschrieb Bauherrenunterstützung </w:t>
    </w:r>
  </w:p>
  <w:p w14:paraId="1984C057" w14:textId="77777777" w:rsidR="008A3A84" w:rsidRPr="0079473E" w:rsidRDefault="008A3A84" w:rsidP="009601C1">
    <w:pPr>
      <w:pStyle w:val="Intestazione"/>
      <w:pBdr>
        <w:bottom w:val="single" w:sz="4" w:space="1" w:color="auto"/>
      </w:pBdr>
      <w:tabs>
        <w:tab w:val="clear" w:pos="9356"/>
      </w:tabs>
      <w:ind w:right="-2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50DD2" w14:textId="77777777" w:rsidR="008A3A84" w:rsidRDefault="008A3A8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10" w:type="dxa"/>
      <w:tblInd w:w="-595" w:type="dxa"/>
      <w:tblLayout w:type="fixed"/>
      <w:tblLook w:val="01E0" w:firstRow="1" w:lastRow="1" w:firstColumn="1" w:lastColumn="1" w:noHBand="0" w:noVBand="0"/>
    </w:tblPr>
    <w:tblGrid>
      <w:gridCol w:w="4848"/>
      <w:gridCol w:w="4962"/>
    </w:tblGrid>
    <w:tr w:rsidR="008A3A84" w14:paraId="78200D98" w14:textId="77777777" w:rsidTr="00D475B5">
      <w:trPr>
        <w:cantSplit/>
        <w:trHeight w:hRule="exact" w:val="1980"/>
      </w:trPr>
      <w:tc>
        <w:tcPr>
          <w:tcW w:w="4848" w:type="dxa"/>
        </w:tcPr>
        <w:p w14:paraId="1052C1BA" w14:textId="77777777" w:rsidR="008A3A84" w:rsidRDefault="008A3A84" w:rsidP="00D475B5">
          <w:pPr>
            <w:pStyle w:val="Logo"/>
          </w:pPr>
          <w:r>
            <w:drawing>
              <wp:inline distT="0" distB="0" distL="0" distR="0" wp14:anchorId="128D09D1" wp14:editId="47BE48E7">
                <wp:extent cx="2066925" cy="666750"/>
                <wp:effectExtent l="0" t="0" r="9525" b="0"/>
                <wp:docPr id="5" name="Grafik 5" descr="Bild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Bild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1DEB690" w14:textId="77777777" w:rsidR="008A3A84" w:rsidRDefault="008A3A84" w:rsidP="00D475B5">
          <w:pPr>
            <w:pStyle w:val="Logo"/>
          </w:pPr>
        </w:p>
      </w:tc>
      <w:tc>
        <w:tcPr>
          <w:tcW w:w="4961" w:type="dxa"/>
        </w:tcPr>
        <w:p w14:paraId="680EA2C7" w14:textId="77777777" w:rsidR="008A3A84" w:rsidRDefault="008A3A84" w:rsidP="00D475B5">
          <w:pPr>
            <w:pStyle w:val="KopfDept"/>
          </w:pPr>
          <w:r>
            <w:t>Eidgenössisches Departement für</w:t>
          </w:r>
          <w:r>
            <w:br/>
            <w:t>Umwelt, Verkehr, Energie und Kommunikation UVEK</w:t>
          </w:r>
        </w:p>
        <w:p w14:paraId="14879EC9" w14:textId="77777777" w:rsidR="008A3A84" w:rsidRDefault="008A3A84" w:rsidP="00D475B5">
          <w:pPr>
            <w:pStyle w:val="KopfFett"/>
          </w:pPr>
          <w:r>
            <w:t>Bundesamt für Strassen ASTRA</w:t>
          </w:r>
        </w:p>
        <w:p w14:paraId="31E34D7A" w14:textId="77777777" w:rsidR="008A3A84" w:rsidRDefault="008A3A84" w:rsidP="00D475B5">
          <w:pPr>
            <w:pStyle w:val="KopfFett"/>
          </w:pPr>
        </w:p>
      </w:tc>
    </w:tr>
  </w:tbl>
  <w:p w14:paraId="00B67CFB" w14:textId="77777777" w:rsidR="008A3A84" w:rsidRPr="005C4226" w:rsidRDefault="008A3A84" w:rsidP="009601C1">
    <w:pPr>
      <w:pStyle w:val="Intestazione"/>
      <w:pBdr>
        <w:bottom w:val="single" w:sz="4" w:space="1" w:color="auto"/>
      </w:pBdr>
      <w:tabs>
        <w:tab w:val="clear" w:pos="9356"/>
        <w:tab w:val="right" w:pos="9354"/>
      </w:tabs>
      <w:ind w:right="-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D4DD1" w14:textId="77777777" w:rsidR="008A3A84" w:rsidRPr="00D33E17" w:rsidRDefault="008A3A84" w:rsidP="00E90A37">
    <w:pPr>
      <w:pStyle w:val="Platzhalter"/>
    </w:pPr>
  </w:p>
  <w:p w14:paraId="378F46C8" w14:textId="77777777" w:rsidR="008A3A84" w:rsidRPr="00E90A37" w:rsidRDefault="008A3A84" w:rsidP="00E90A37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BC8FE" w14:textId="77777777" w:rsidR="008A3A84" w:rsidRPr="0079473E" w:rsidRDefault="008A3A84" w:rsidP="00801E19">
    <w:pPr>
      <w:pStyle w:val="Intestazione"/>
      <w:tabs>
        <w:tab w:val="clear" w:pos="9356"/>
      </w:tabs>
      <w:ind w:right="-2"/>
    </w:pPr>
    <w:r>
      <w:rPr>
        <w:noProof/>
      </w:rPr>
      <w:t>Leistungsbeschrieb Bauherrenunterstützung</w:t>
    </w:r>
  </w:p>
  <w:p w14:paraId="05DAB961" w14:textId="7163647A" w:rsidR="008A3A84" w:rsidRPr="00801E19" w:rsidRDefault="0026779D" w:rsidP="00E922C2">
    <w:pPr>
      <w:pStyle w:val="Intestazione"/>
      <w:pBdr>
        <w:bottom w:val="single" w:sz="4" w:space="1" w:color="auto"/>
      </w:pBdr>
      <w:tabs>
        <w:tab w:val="clear" w:pos="9356"/>
      </w:tabs>
      <w:ind w:left="567" w:right="-32" w:hanging="567"/>
    </w:pPr>
    <w:fldSimple w:instr=" STYLEREF  Überschrift ">
      <w:r w:rsidR="009F4EA0">
        <w:rPr>
          <w:noProof/>
        </w:rPr>
        <w:t>A</w:t>
      </w:r>
      <w:r w:rsidR="009F4EA0">
        <w:rPr>
          <w:noProof/>
        </w:rPr>
        <w:tab/>
        <w:t>Allgemeines</w:t>
      </w:r>
    </w:fldSimple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74D39" w14:textId="77777777" w:rsidR="008A3A84" w:rsidRPr="0079473E" w:rsidRDefault="008A3A84" w:rsidP="00F804D0">
    <w:pPr>
      <w:pStyle w:val="Intestazione"/>
      <w:tabs>
        <w:tab w:val="clear" w:pos="9356"/>
      </w:tabs>
      <w:ind w:right="-2"/>
    </w:pPr>
    <w:r>
      <w:rPr>
        <w:noProof/>
      </w:rPr>
      <w:t>Leistungsbeschrieb Bauherrenunterstützung</w:t>
    </w:r>
  </w:p>
  <w:p w14:paraId="2DFA524F" w14:textId="76C18CDE" w:rsidR="008A3A84" w:rsidRPr="00F804D0" w:rsidRDefault="0026779D" w:rsidP="00E922C2">
    <w:pPr>
      <w:pStyle w:val="Intestazione"/>
      <w:pBdr>
        <w:bottom w:val="single" w:sz="4" w:space="1" w:color="auto"/>
      </w:pBdr>
      <w:tabs>
        <w:tab w:val="clear" w:pos="9356"/>
      </w:tabs>
      <w:ind w:left="567" w:right="-32" w:hanging="567"/>
    </w:pPr>
    <w:fldSimple w:instr=" STYLEREF  Überschrift ">
      <w:r w:rsidR="009F4EA0">
        <w:rPr>
          <w:noProof/>
        </w:rPr>
        <w:t>B</w:t>
      </w:r>
      <w:r w:rsidR="009F4EA0">
        <w:rPr>
          <w:noProof/>
        </w:rPr>
        <w:tab/>
        <w:t>Leistungen über alle Projektphasen</w:t>
      </w:r>
    </w:fldSimple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7A3F4" w14:textId="77777777" w:rsidR="008A3A84" w:rsidRPr="005D1407" w:rsidRDefault="008A3A84" w:rsidP="001B5E3C">
    <w:pPr>
      <w:pStyle w:val="Intestazione"/>
      <w:tabs>
        <w:tab w:val="clear" w:pos="9356"/>
      </w:tabs>
      <w:ind w:right="-2"/>
    </w:pPr>
    <w:r w:rsidRPr="005D1407">
      <w:fldChar w:fldCharType="begin"/>
    </w:r>
    <w:r>
      <w:instrText xml:space="preserve"> TITLE </w:instrText>
    </w:r>
    <w:r w:rsidRPr="005D1407">
      <w:fldChar w:fldCharType="separate"/>
    </w:r>
    <w:r w:rsidR="009B3F21">
      <w:t>Bericht</w:t>
    </w:r>
    <w:r w:rsidRPr="005D1407">
      <w:fldChar w:fldCharType="end"/>
    </w:r>
  </w:p>
  <w:p w14:paraId="1FC992CC" w14:textId="77777777" w:rsidR="008A3A84" w:rsidRPr="005D1407" w:rsidRDefault="008A3A84" w:rsidP="001B5E3C">
    <w:pPr>
      <w:pStyle w:val="Intestazione"/>
      <w:pBdr>
        <w:bottom w:val="single" w:sz="4" w:space="1" w:color="auto"/>
      </w:pBdr>
      <w:tabs>
        <w:tab w:val="clear" w:pos="9356"/>
      </w:tabs>
      <w:ind w:right="-2"/>
    </w:pPr>
    <w:r w:rsidRPr="005D1407">
      <w:fldChar w:fldCharType="begin"/>
    </w:r>
    <w:r w:rsidRPr="005D1407">
      <w:instrText xml:space="preserve"> STYLEREF </w:instrText>
    </w:r>
    <w:r>
      <w:instrText>1</w:instrText>
    </w:r>
    <w:r w:rsidRPr="005D1407">
      <w:instrText xml:space="preserve"> </w:instrText>
    </w:r>
    <w:r>
      <w:instrText>\n</w:instrText>
    </w:r>
    <w:r w:rsidRPr="005D1407">
      <w:instrText xml:space="preserve"> </w:instrText>
    </w:r>
    <w:r w:rsidRPr="005D1407">
      <w:fldChar w:fldCharType="separate"/>
    </w:r>
    <w:r w:rsidR="009B3F21">
      <w:rPr>
        <w:noProof/>
      </w:rPr>
      <w:t>1</w:t>
    </w:r>
    <w:r w:rsidRPr="005D1407">
      <w:fldChar w:fldCharType="end"/>
    </w:r>
    <w:r>
      <w:t> </w:t>
    </w:r>
    <w:r w:rsidRPr="005D1407">
      <w:fldChar w:fldCharType="begin"/>
    </w:r>
    <w:r w:rsidRPr="005D1407">
      <w:instrText xml:space="preserve"> STYLEREF </w:instrText>
    </w:r>
    <w:r>
      <w:instrText>1</w:instrText>
    </w:r>
    <w:r w:rsidRPr="005D1407">
      <w:instrText xml:space="preserve"> </w:instrText>
    </w:r>
    <w:r w:rsidRPr="005D1407">
      <w:fldChar w:fldCharType="separate"/>
    </w:r>
    <w:r w:rsidR="009B3F21">
      <w:rPr>
        <w:noProof/>
      </w:rPr>
      <w:t>Geltungsbereich</w:t>
    </w:r>
    <w:r w:rsidRPr="005D1407"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B8E36" w14:textId="77777777" w:rsidR="008A3A84" w:rsidRPr="0079473E" w:rsidRDefault="008A3A84" w:rsidP="00801E19">
    <w:pPr>
      <w:pStyle w:val="Intestazione"/>
      <w:tabs>
        <w:tab w:val="clear" w:pos="9356"/>
      </w:tabs>
      <w:ind w:right="-2"/>
    </w:pPr>
    <w:r>
      <w:rPr>
        <w:noProof/>
      </w:rPr>
      <w:t>Leistungsbeschrieb Bauherrenunterstützung</w:t>
    </w:r>
  </w:p>
  <w:p w14:paraId="46BB9EFC" w14:textId="186FE448" w:rsidR="008A3A84" w:rsidRPr="00801E19" w:rsidRDefault="008A3A84" w:rsidP="00E922C2">
    <w:pPr>
      <w:pStyle w:val="Intestazione"/>
      <w:pBdr>
        <w:bottom w:val="single" w:sz="4" w:space="1" w:color="auto"/>
      </w:pBdr>
      <w:tabs>
        <w:tab w:val="clear" w:pos="9356"/>
      </w:tabs>
      <w:ind w:left="567" w:right="-32" w:hanging="567"/>
    </w:pPr>
    <w:r>
      <w:t>D</w:t>
    </w:r>
    <w:r>
      <w:tab/>
    </w:r>
    <w:r w:rsidR="004D26C1">
      <w:t>Leistungen Bauherrenunterstützung in der Projektierung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F0A46" w14:textId="77777777" w:rsidR="008A3A84" w:rsidRPr="0079473E" w:rsidRDefault="008A3A84" w:rsidP="00F804D0">
    <w:pPr>
      <w:pStyle w:val="Intestazione"/>
      <w:tabs>
        <w:tab w:val="clear" w:pos="9356"/>
      </w:tabs>
      <w:ind w:right="-2"/>
    </w:pPr>
    <w:r>
      <w:rPr>
        <w:noProof/>
      </w:rPr>
      <w:t>Leistungsbeschrieb Bauherrenunterstützung</w:t>
    </w:r>
  </w:p>
  <w:p w14:paraId="54FA1272" w14:textId="072EEBC9" w:rsidR="008A3A84" w:rsidRPr="00F804D0" w:rsidRDefault="0026779D" w:rsidP="00355399">
    <w:pPr>
      <w:pStyle w:val="Intestazione"/>
      <w:pBdr>
        <w:bottom w:val="single" w:sz="4" w:space="1" w:color="auto"/>
      </w:pBdr>
      <w:tabs>
        <w:tab w:val="clear" w:pos="9356"/>
      </w:tabs>
      <w:ind w:left="567" w:right="-32" w:hanging="567"/>
    </w:pPr>
    <w:fldSimple w:instr=" STYLEREF  Überschrift ">
      <w:r w:rsidR="009F4EA0">
        <w:rPr>
          <w:noProof/>
        </w:rPr>
        <w:t>D</w:t>
      </w:r>
      <w:r w:rsidR="009F4EA0">
        <w:rPr>
          <w:noProof/>
        </w:rPr>
        <w:tab/>
        <w:t>Leistungen Bauherrenunterstützung in der Projektierung</w:t>
      </w:r>
    </w:fldSimple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A102F" w14:textId="77777777" w:rsidR="008A3A84" w:rsidRPr="0079473E" w:rsidRDefault="008A3A84" w:rsidP="00801E19">
    <w:pPr>
      <w:pStyle w:val="Intestazione"/>
      <w:tabs>
        <w:tab w:val="clear" w:pos="9356"/>
      </w:tabs>
      <w:ind w:right="-2"/>
    </w:pPr>
    <w:r>
      <w:rPr>
        <w:noProof/>
      </w:rPr>
      <w:t>Leistungsbeschrieb Bauherrenunterstützung</w:t>
    </w:r>
  </w:p>
  <w:p w14:paraId="3C1BAFF8" w14:textId="13F69955" w:rsidR="008A3A84" w:rsidRPr="00801E19" w:rsidRDefault="008A3A84" w:rsidP="00E922C2">
    <w:pPr>
      <w:pStyle w:val="Intestazione"/>
      <w:pBdr>
        <w:bottom w:val="single" w:sz="4" w:space="1" w:color="auto"/>
      </w:pBdr>
      <w:tabs>
        <w:tab w:val="clear" w:pos="9356"/>
      </w:tabs>
      <w:ind w:left="567" w:right="-32" w:hanging="567"/>
    </w:pPr>
    <w:r>
      <w:t>D</w:t>
    </w:r>
    <w:r>
      <w:tab/>
    </w:r>
    <w:r w:rsidR="0026779D">
      <w:fldChar w:fldCharType="begin"/>
    </w:r>
    <w:r w:rsidR="0026779D">
      <w:instrText xml:space="preserve"> STYLEREF  "Überschrift 1" </w:instrText>
    </w:r>
    <w:r w:rsidR="0026779D">
      <w:fldChar w:fldCharType="separate"/>
    </w:r>
    <w:r w:rsidR="00805D67">
      <w:rPr>
        <w:b/>
        <w:bCs/>
        <w:noProof/>
        <w:lang w:val="it-IT"/>
      </w:rPr>
      <w:t>Errore. Per applicare Überschrift 1 al testo da visualizzare in questo punto, utilizzare la scheda Home.</w:t>
    </w:r>
    <w:r w:rsidR="0026779D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AB8673C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E66950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5E97C8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A8F6C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4E76E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5EA02A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CE7FD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8AA644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E46686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78C28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214AE2"/>
    <w:multiLevelType w:val="hybridMultilevel"/>
    <w:tmpl w:val="139EF9FC"/>
    <w:lvl w:ilvl="0" w:tplc="67EC3F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8309C"/>
    <w:multiLevelType w:val="multilevel"/>
    <w:tmpl w:val="08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CE31FAF"/>
    <w:multiLevelType w:val="multilevel"/>
    <w:tmpl w:val="5A469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615576F"/>
    <w:multiLevelType w:val="hybridMultilevel"/>
    <w:tmpl w:val="1F54489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C451F"/>
    <w:multiLevelType w:val="multilevel"/>
    <w:tmpl w:val="08070023"/>
    <w:styleLink w:val="ArticoloSezion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FC5391E"/>
    <w:multiLevelType w:val="hybridMultilevel"/>
    <w:tmpl w:val="C60C61D4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45585"/>
    <w:multiLevelType w:val="multilevel"/>
    <w:tmpl w:val="BB64A298"/>
    <w:lvl w:ilvl="0">
      <w:start w:val="1"/>
      <w:numFmt w:val="decimal"/>
      <w:pStyle w:val="Titolo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Titolo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upperLetter"/>
      <w:lvlRestart w:val="1"/>
      <w:pStyle w:val="Titolo6"/>
      <w:lvlText w:val="%6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6">
      <w:start w:val="1"/>
      <w:numFmt w:val="decimal"/>
      <w:pStyle w:val="Titolo7"/>
      <w:lvlText w:val="%6 %7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7">
      <w:start w:val="1"/>
      <w:numFmt w:val="decimal"/>
      <w:lvlRestart w:val="3"/>
      <w:pStyle w:val="Titolo8"/>
      <w:lvlText w:val="%6 %7.%8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8">
      <w:start w:val="1"/>
      <w:numFmt w:val="none"/>
      <w:lvlRestart w:val="4"/>
      <w:suff w:val="nothing"/>
      <w:lvlText w:val=""/>
      <w:lvlJc w:val="left"/>
      <w:pPr>
        <w:ind w:left="0" w:firstLine="0"/>
      </w:pPr>
      <w:rPr>
        <w:rFonts w:ascii="Arial" w:hAnsi="Arial" w:hint="default"/>
      </w:rPr>
    </w:lvl>
  </w:abstractNum>
  <w:abstractNum w:abstractNumId="17" w15:restartNumberingAfterBreak="0">
    <w:nsid w:val="46AB6059"/>
    <w:multiLevelType w:val="multilevel"/>
    <w:tmpl w:val="08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13D4591"/>
    <w:multiLevelType w:val="singleLevel"/>
    <w:tmpl w:val="8258F782"/>
    <w:lvl w:ilvl="0">
      <w:start w:val="1"/>
      <w:numFmt w:val="bullet"/>
      <w:pStyle w:val="Aufzhlung1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19" w15:restartNumberingAfterBreak="0">
    <w:nsid w:val="58450BEF"/>
    <w:multiLevelType w:val="hybridMultilevel"/>
    <w:tmpl w:val="6B66AAE8"/>
    <w:lvl w:ilvl="0" w:tplc="8362EA76">
      <w:start w:val="2"/>
      <w:numFmt w:val="bullet"/>
      <w:lvlText w:val="-"/>
      <w:lvlJc w:val="left"/>
      <w:pPr>
        <w:ind w:left="1777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0" w15:restartNumberingAfterBreak="0">
    <w:nsid w:val="5D171066"/>
    <w:multiLevelType w:val="hybridMultilevel"/>
    <w:tmpl w:val="735275CC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A57E4"/>
    <w:multiLevelType w:val="hybridMultilevel"/>
    <w:tmpl w:val="1E4CC5D2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60094"/>
    <w:multiLevelType w:val="hybridMultilevel"/>
    <w:tmpl w:val="C010DD0C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D0FCD"/>
    <w:multiLevelType w:val="hybridMultilevel"/>
    <w:tmpl w:val="9F12F7E2"/>
    <w:lvl w:ilvl="0" w:tplc="717066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9100F"/>
    <w:multiLevelType w:val="hybridMultilevel"/>
    <w:tmpl w:val="8A5698C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7"/>
  </w:num>
  <w:num w:numId="13">
    <w:abstractNumId w:val="11"/>
  </w:num>
  <w:num w:numId="14">
    <w:abstractNumId w:val="14"/>
  </w:num>
  <w:num w:numId="15">
    <w:abstractNumId w:val="19"/>
  </w:num>
  <w:num w:numId="16">
    <w:abstractNumId w:val="13"/>
  </w:num>
  <w:num w:numId="17">
    <w:abstractNumId w:val="16"/>
  </w:num>
  <w:num w:numId="18">
    <w:abstractNumId w:val="23"/>
  </w:num>
  <w:num w:numId="19">
    <w:abstractNumId w:val="20"/>
  </w:num>
  <w:num w:numId="20">
    <w:abstractNumId w:val="22"/>
  </w:num>
  <w:num w:numId="21">
    <w:abstractNumId w:val="21"/>
  </w:num>
  <w:num w:numId="22">
    <w:abstractNumId w:val="15"/>
  </w:num>
  <w:num w:numId="23">
    <w:abstractNumId w:val="10"/>
  </w:num>
  <w:num w:numId="24">
    <w:abstractNumId w:val="12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ttachedTemplate r:id="rId1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567"/>
  <w:autoHyphenation/>
  <w:hyphenationZone w:val="142"/>
  <w:evenAndOddHeaders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305"/>
    <w:rsid w:val="000231EB"/>
    <w:rsid w:val="00023313"/>
    <w:rsid w:val="00027F47"/>
    <w:rsid w:val="00031115"/>
    <w:rsid w:val="0003158B"/>
    <w:rsid w:val="00031CB6"/>
    <w:rsid w:val="000331C1"/>
    <w:rsid w:val="00042C29"/>
    <w:rsid w:val="00047993"/>
    <w:rsid w:val="00053114"/>
    <w:rsid w:val="0005620F"/>
    <w:rsid w:val="00057E78"/>
    <w:rsid w:val="00057FAB"/>
    <w:rsid w:val="00065AC0"/>
    <w:rsid w:val="00070A35"/>
    <w:rsid w:val="00074C14"/>
    <w:rsid w:val="00074D4A"/>
    <w:rsid w:val="0007635A"/>
    <w:rsid w:val="00087A3F"/>
    <w:rsid w:val="00087DE4"/>
    <w:rsid w:val="00090587"/>
    <w:rsid w:val="00094FBE"/>
    <w:rsid w:val="000A01EE"/>
    <w:rsid w:val="000A14F0"/>
    <w:rsid w:val="000A20F8"/>
    <w:rsid w:val="000A3220"/>
    <w:rsid w:val="000A71AF"/>
    <w:rsid w:val="000C2C61"/>
    <w:rsid w:val="000C4030"/>
    <w:rsid w:val="000C5BBC"/>
    <w:rsid w:val="000D00C4"/>
    <w:rsid w:val="000E0EDC"/>
    <w:rsid w:val="000E49B1"/>
    <w:rsid w:val="000E5CDC"/>
    <w:rsid w:val="000E77DC"/>
    <w:rsid w:val="000F2A19"/>
    <w:rsid w:val="000F39B4"/>
    <w:rsid w:val="001005B6"/>
    <w:rsid w:val="00100CDD"/>
    <w:rsid w:val="0010585D"/>
    <w:rsid w:val="00105CF1"/>
    <w:rsid w:val="0011524F"/>
    <w:rsid w:val="00115894"/>
    <w:rsid w:val="001232F6"/>
    <w:rsid w:val="00126B67"/>
    <w:rsid w:val="00144A35"/>
    <w:rsid w:val="0014594B"/>
    <w:rsid w:val="00150FB4"/>
    <w:rsid w:val="0015320D"/>
    <w:rsid w:val="00154DBF"/>
    <w:rsid w:val="0015798E"/>
    <w:rsid w:val="00161402"/>
    <w:rsid w:val="00171E6E"/>
    <w:rsid w:val="00172B04"/>
    <w:rsid w:val="00173041"/>
    <w:rsid w:val="001751E5"/>
    <w:rsid w:val="001815DE"/>
    <w:rsid w:val="00182EF4"/>
    <w:rsid w:val="00184792"/>
    <w:rsid w:val="00185F2E"/>
    <w:rsid w:val="00186147"/>
    <w:rsid w:val="001909AE"/>
    <w:rsid w:val="00193414"/>
    <w:rsid w:val="001A1DF1"/>
    <w:rsid w:val="001A37DA"/>
    <w:rsid w:val="001A5F8C"/>
    <w:rsid w:val="001A638C"/>
    <w:rsid w:val="001B0486"/>
    <w:rsid w:val="001B0B47"/>
    <w:rsid w:val="001B1E7E"/>
    <w:rsid w:val="001B5E3C"/>
    <w:rsid w:val="001C51FA"/>
    <w:rsid w:val="001C613C"/>
    <w:rsid w:val="001C6AE0"/>
    <w:rsid w:val="001D1504"/>
    <w:rsid w:val="001D1CCD"/>
    <w:rsid w:val="001D5C6D"/>
    <w:rsid w:val="001D66AB"/>
    <w:rsid w:val="001E258A"/>
    <w:rsid w:val="001E2E8B"/>
    <w:rsid w:val="001E360A"/>
    <w:rsid w:val="001E53EE"/>
    <w:rsid w:val="001F38AB"/>
    <w:rsid w:val="001F4CAB"/>
    <w:rsid w:val="001F700D"/>
    <w:rsid w:val="00202124"/>
    <w:rsid w:val="00204538"/>
    <w:rsid w:val="002116C7"/>
    <w:rsid w:val="002116F0"/>
    <w:rsid w:val="00216176"/>
    <w:rsid w:val="00221B57"/>
    <w:rsid w:val="0022237C"/>
    <w:rsid w:val="0022664D"/>
    <w:rsid w:val="002352A3"/>
    <w:rsid w:val="00235B88"/>
    <w:rsid w:val="00237447"/>
    <w:rsid w:val="00237D6C"/>
    <w:rsid w:val="002419AD"/>
    <w:rsid w:val="00250B86"/>
    <w:rsid w:val="002520DE"/>
    <w:rsid w:val="00252EB3"/>
    <w:rsid w:val="00260158"/>
    <w:rsid w:val="00263195"/>
    <w:rsid w:val="00263290"/>
    <w:rsid w:val="00266004"/>
    <w:rsid w:val="0026650C"/>
    <w:rsid w:val="0026779D"/>
    <w:rsid w:val="00272C7F"/>
    <w:rsid w:val="00277374"/>
    <w:rsid w:val="00283F98"/>
    <w:rsid w:val="0028605B"/>
    <w:rsid w:val="002869DD"/>
    <w:rsid w:val="00287BBB"/>
    <w:rsid w:val="002932D0"/>
    <w:rsid w:val="002947C6"/>
    <w:rsid w:val="002948C8"/>
    <w:rsid w:val="00295031"/>
    <w:rsid w:val="00297BE1"/>
    <w:rsid w:val="002A2D59"/>
    <w:rsid w:val="002A3D88"/>
    <w:rsid w:val="002B417E"/>
    <w:rsid w:val="002B6768"/>
    <w:rsid w:val="002B6BDD"/>
    <w:rsid w:val="002B6D00"/>
    <w:rsid w:val="002D0973"/>
    <w:rsid w:val="002F0FF1"/>
    <w:rsid w:val="002F1B04"/>
    <w:rsid w:val="002F4DA9"/>
    <w:rsid w:val="00301270"/>
    <w:rsid w:val="00307202"/>
    <w:rsid w:val="00307707"/>
    <w:rsid w:val="003205A6"/>
    <w:rsid w:val="00320634"/>
    <w:rsid w:val="003213B2"/>
    <w:rsid w:val="00331E2E"/>
    <w:rsid w:val="00332077"/>
    <w:rsid w:val="003377A2"/>
    <w:rsid w:val="003437C5"/>
    <w:rsid w:val="00355399"/>
    <w:rsid w:val="00356A47"/>
    <w:rsid w:val="00357593"/>
    <w:rsid w:val="00372A45"/>
    <w:rsid w:val="0038037F"/>
    <w:rsid w:val="00380CB6"/>
    <w:rsid w:val="003851A1"/>
    <w:rsid w:val="00390E56"/>
    <w:rsid w:val="00390F9C"/>
    <w:rsid w:val="003A58A1"/>
    <w:rsid w:val="003A7300"/>
    <w:rsid w:val="003B063B"/>
    <w:rsid w:val="003B24C9"/>
    <w:rsid w:val="003B4F8B"/>
    <w:rsid w:val="003B5C9B"/>
    <w:rsid w:val="003E3143"/>
    <w:rsid w:val="003E73F4"/>
    <w:rsid w:val="003F4363"/>
    <w:rsid w:val="003F7740"/>
    <w:rsid w:val="0040300F"/>
    <w:rsid w:val="00406162"/>
    <w:rsid w:val="00407285"/>
    <w:rsid w:val="004076B4"/>
    <w:rsid w:val="004155A6"/>
    <w:rsid w:val="004155B5"/>
    <w:rsid w:val="00416093"/>
    <w:rsid w:val="0041653B"/>
    <w:rsid w:val="00430212"/>
    <w:rsid w:val="00430450"/>
    <w:rsid w:val="0043619A"/>
    <w:rsid w:val="004601B7"/>
    <w:rsid w:val="00460D94"/>
    <w:rsid w:val="00465600"/>
    <w:rsid w:val="0047271A"/>
    <w:rsid w:val="00481604"/>
    <w:rsid w:val="0048388B"/>
    <w:rsid w:val="00483FFA"/>
    <w:rsid w:val="00485E89"/>
    <w:rsid w:val="004900C3"/>
    <w:rsid w:val="00490C32"/>
    <w:rsid w:val="00496305"/>
    <w:rsid w:val="00497C48"/>
    <w:rsid w:val="004A214A"/>
    <w:rsid w:val="004A3F85"/>
    <w:rsid w:val="004B1109"/>
    <w:rsid w:val="004B29A0"/>
    <w:rsid w:val="004B3CC9"/>
    <w:rsid w:val="004C3009"/>
    <w:rsid w:val="004C4C82"/>
    <w:rsid w:val="004D198E"/>
    <w:rsid w:val="004D26C1"/>
    <w:rsid w:val="004E0B55"/>
    <w:rsid w:val="004E572B"/>
    <w:rsid w:val="004F0BBD"/>
    <w:rsid w:val="004F35AE"/>
    <w:rsid w:val="004F4969"/>
    <w:rsid w:val="00505A38"/>
    <w:rsid w:val="00512529"/>
    <w:rsid w:val="0054186D"/>
    <w:rsid w:val="005439C9"/>
    <w:rsid w:val="00552208"/>
    <w:rsid w:val="005604B1"/>
    <w:rsid w:val="00564BE9"/>
    <w:rsid w:val="005728EF"/>
    <w:rsid w:val="0057565E"/>
    <w:rsid w:val="00575757"/>
    <w:rsid w:val="00583E14"/>
    <w:rsid w:val="00586B94"/>
    <w:rsid w:val="0059426B"/>
    <w:rsid w:val="005A0172"/>
    <w:rsid w:val="005A5017"/>
    <w:rsid w:val="005B0D64"/>
    <w:rsid w:val="005B28E4"/>
    <w:rsid w:val="005B362E"/>
    <w:rsid w:val="005C2F4E"/>
    <w:rsid w:val="005C4EB9"/>
    <w:rsid w:val="005C5A06"/>
    <w:rsid w:val="005C6879"/>
    <w:rsid w:val="005D1407"/>
    <w:rsid w:val="005D4AC0"/>
    <w:rsid w:val="005D60B1"/>
    <w:rsid w:val="005D63A3"/>
    <w:rsid w:val="005D7D18"/>
    <w:rsid w:val="005E01A3"/>
    <w:rsid w:val="005E0919"/>
    <w:rsid w:val="005E3103"/>
    <w:rsid w:val="005E790F"/>
    <w:rsid w:val="005E7946"/>
    <w:rsid w:val="005F5C30"/>
    <w:rsid w:val="00604CC0"/>
    <w:rsid w:val="00606695"/>
    <w:rsid w:val="00607F6F"/>
    <w:rsid w:val="00611F3D"/>
    <w:rsid w:val="006147F0"/>
    <w:rsid w:val="00614F5B"/>
    <w:rsid w:val="0061507B"/>
    <w:rsid w:val="00616126"/>
    <w:rsid w:val="0061775D"/>
    <w:rsid w:val="006204D5"/>
    <w:rsid w:val="0062378A"/>
    <w:rsid w:val="00624651"/>
    <w:rsid w:val="00625BC1"/>
    <w:rsid w:val="0062679C"/>
    <w:rsid w:val="00626C27"/>
    <w:rsid w:val="00632401"/>
    <w:rsid w:val="006327D9"/>
    <w:rsid w:val="00640DC0"/>
    <w:rsid w:val="006426B6"/>
    <w:rsid w:val="00652D60"/>
    <w:rsid w:val="00652D69"/>
    <w:rsid w:val="00654F78"/>
    <w:rsid w:val="0065566F"/>
    <w:rsid w:val="0065602A"/>
    <w:rsid w:val="006633D0"/>
    <w:rsid w:val="0066656C"/>
    <w:rsid w:val="0068258F"/>
    <w:rsid w:val="006A0A42"/>
    <w:rsid w:val="006A6730"/>
    <w:rsid w:val="006A6F8B"/>
    <w:rsid w:val="006B5894"/>
    <w:rsid w:val="006C0575"/>
    <w:rsid w:val="006C194C"/>
    <w:rsid w:val="006C3938"/>
    <w:rsid w:val="006C5DFC"/>
    <w:rsid w:val="006D102E"/>
    <w:rsid w:val="006E117A"/>
    <w:rsid w:val="006E131B"/>
    <w:rsid w:val="006E3E2A"/>
    <w:rsid w:val="006E4501"/>
    <w:rsid w:val="006F36C4"/>
    <w:rsid w:val="006F3AC8"/>
    <w:rsid w:val="006F4C73"/>
    <w:rsid w:val="006F6D51"/>
    <w:rsid w:val="00700209"/>
    <w:rsid w:val="00711C3A"/>
    <w:rsid w:val="00723814"/>
    <w:rsid w:val="007245DA"/>
    <w:rsid w:val="00732142"/>
    <w:rsid w:val="00733E0A"/>
    <w:rsid w:val="00734756"/>
    <w:rsid w:val="00735C68"/>
    <w:rsid w:val="007378B8"/>
    <w:rsid w:val="00740820"/>
    <w:rsid w:val="0074090D"/>
    <w:rsid w:val="00747F57"/>
    <w:rsid w:val="00750774"/>
    <w:rsid w:val="00751321"/>
    <w:rsid w:val="00752472"/>
    <w:rsid w:val="00760BC8"/>
    <w:rsid w:val="00766D71"/>
    <w:rsid w:val="007671B0"/>
    <w:rsid w:val="00767513"/>
    <w:rsid w:val="00770B69"/>
    <w:rsid w:val="00777A11"/>
    <w:rsid w:val="00787729"/>
    <w:rsid w:val="007927A2"/>
    <w:rsid w:val="0079473E"/>
    <w:rsid w:val="00797014"/>
    <w:rsid w:val="007978A6"/>
    <w:rsid w:val="007A1161"/>
    <w:rsid w:val="007A193A"/>
    <w:rsid w:val="007A3D49"/>
    <w:rsid w:val="007A60FB"/>
    <w:rsid w:val="007B24C8"/>
    <w:rsid w:val="007B346B"/>
    <w:rsid w:val="007B4787"/>
    <w:rsid w:val="007C2050"/>
    <w:rsid w:val="007C3202"/>
    <w:rsid w:val="007C3EC0"/>
    <w:rsid w:val="007C480E"/>
    <w:rsid w:val="007C5916"/>
    <w:rsid w:val="007C7C46"/>
    <w:rsid w:val="007E2EED"/>
    <w:rsid w:val="007E3347"/>
    <w:rsid w:val="007E5DDD"/>
    <w:rsid w:val="007E7D3F"/>
    <w:rsid w:val="007F09CF"/>
    <w:rsid w:val="007F0D7E"/>
    <w:rsid w:val="007F4B0C"/>
    <w:rsid w:val="00801E19"/>
    <w:rsid w:val="00804008"/>
    <w:rsid w:val="008046D5"/>
    <w:rsid w:val="00804C2D"/>
    <w:rsid w:val="00805D67"/>
    <w:rsid w:val="00807C30"/>
    <w:rsid w:val="00813744"/>
    <w:rsid w:val="008167A5"/>
    <w:rsid w:val="0082721D"/>
    <w:rsid w:val="008315BE"/>
    <w:rsid w:val="00831AEF"/>
    <w:rsid w:val="00836345"/>
    <w:rsid w:val="00836940"/>
    <w:rsid w:val="00841B1F"/>
    <w:rsid w:val="008434A5"/>
    <w:rsid w:val="0084367F"/>
    <w:rsid w:val="00847D2E"/>
    <w:rsid w:val="00855921"/>
    <w:rsid w:val="00857312"/>
    <w:rsid w:val="00861E69"/>
    <w:rsid w:val="00864C42"/>
    <w:rsid w:val="00866F77"/>
    <w:rsid w:val="00866FAC"/>
    <w:rsid w:val="00870109"/>
    <w:rsid w:val="00875593"/>
    <w:rsid w:val="00887712"/>
    <w:rsid w:val="00892184"/>
    <w:rsid w:val="008930BF"/>
    <w:rsid w:val="008937EE"/>
    <w:rsid w:val="00894728"/>
    <w:rsid w:val="0089735C"/>
    <w:rsid w:val="008A19A0"/>
    <w:rsid w:val="008A3A84"/>
    <w:rsid w:val="008A719F"/>
    <w:rsid w:val="008B3730"/>
    <w:rsid w:val="008B5244"/>
    <w:rsid w:val="008B74C9"/>
    <w:rsid w:val="008B7FEE"/>
    <w:rsid w:val="008C4E6F"/>
    <w:rsid w:val="008C7081"/>
    <w:rsid w:val="008C72CC"/>
    <w:rsid w:val="008E2B2C"/>
    <w:rsid w:val="008E2D5B"/>
    <w:rsid w:val="008E3835"/>
    <w:rsid w:val="008E421A"/>
    <w:rsid w:val="008E720F"/>
    <w:rsid w:val="008F141D"/>
    <w:rsid w:val="008F1C2A"/>
    <w:rsid w:val="008F238C"/>
    <w:rsid w:val="008F2F09"/>
    <w:rsid w:val="008F3E1A"/>
    <w:rsid w:val="00904AE3"/>
    <w:rsid w:val="00910A54"/>
    <w:rsid w:val="00912A2B"/>
    <w:rsid w:val="009137BF"/>
    <w:rsid w:val="00916672"/>
    <w:rsid w:val="00922707"/>
    <w:rsid w:val="00922E52"/>
    <w:rsid w:val="0094415B"/>
    <w:rsid w:val="009448C1"/>
    <w:rsid w:val="00947FE4"/>
    <w:rsid w:val="00951055"/>
    <w:rsid w:val="00952B58"/>
    <w:rsid w:val="0095664B"/>
    <w:rsid w:val="009601C1"/>
    <w:rsid w:val="009607BF"/>
    <w:rsid w:val="009626EF"/>
    <w:rsid w:val="00962B0A"/>
    <w:rsid w:val="0096543A"/>
    <w:rsid w:val="00971698"/>
    <w:rsid w:val="00980759"/>
    <w:rsid w:val="00982185"/>
    <w:rsid w:val="0098440F"/>
    <w:rsid w:val="00985327"/>
    <w:rsid w:val="00990E6C"/>
    <w:rsid w:val="009922C5"/>
    <w:rsid w:val="009939DA"/>
    <w:rsid w:val="00997238"/>
    <w:rsid w:val="0099728A"/>
    <w:rsid w:val="009B29FD"/>
    <w:rsid w:val="009B3F21"/>
    <w:rsid w:val="009B7CB9"/>
    <w:rsid w:val="009B7D2D"/>
    <w:rsid w:val="009C2FAF"/>
    <w:rsid w:val="009C3238"/>
    <w:rsid w:val="009C3926"/>
    <w:rsid w:val="009C6FED"/>
    <w:rsid w:val="009C759C"/>
    <w:rsid w:val="009D2EC8"/>
    <w:rsid w:val="009D374A"/>
    <w:rsid w:val="009E376B"/>
    <w:rsid w:val="009F1E5B"/>
    <w:rsid w:val="009F4EA0"/>
    <w:rsid w:val="009F553C"/>
    <w:rsid w:val="009F57B0"/>
    <w:rsid w:val="00A012FB"/>
    <w:rsid w:val="00A03BEA"/>
    <w:rsid w:val="00A07DC2"/>
    <w:rsid w:val="00A11E89"/>
    <w:rsid w:val="00A11F80"/>
    <w:rsid w:val="00A167EA"/>
    <w:rsid w:val="00A21ED5"/>
    <w:rsid w:val="00A2617B"/>
    <w:rsid w:val="00A267D3"/>
    <w:rsid w:val="00A36270"/>
    <w:rsid w:val="00A41A24"/>
    <w:rsid w:val="00A42E0C"/>
    <w:rsid w:val="00A4398E"/>
    <w:rsid w:val="00A45722"/>
    <w:rsid w:val="00A50F70"/>
    <w:rsid w:val="00A52822"/>
    <w:rsid w:val="00A54F50"/>
    <w:rsid w:val="00A61029"/>
    <w:rsid w:val="00A61CB6"/>
    <w:rsid w:val="00A6685D"/>
    <w:rsid w:val="00A806B1"/>
    <w:rsid w:val="00A86D38"/>
    <w:rsid w:val="00A87852"/>
    <w:rsid w:val="00A90DA5"/>
    <w:rsid w:val="00A93E76"/>
    <w:rsid w:val="00A9574C"/>
    <w:rsid w:val="00A96747"/>
    <w:rsid w:val="00A97547"/>
    <w:rsid w:val="00AA127E"/>
    <w:rsid w:val="00AA3329"/>
    <w:rsid w:val="00AA3A6B"/>
    <w:rsid w:val="00AA5FDC"/>
    <w:rsid w:val="00AB21C1"/>
    <w:rsid w:val="00AB31A8"/>
    <w:rsid w:val="00AC3E38"/>
    <w:rsid w:val="00AC3F69"/>
    <w:rsid w:val="00AC45E0"/>
    <w:rsid w:val="00AD19FE"/>
    <w:rsid w:val="00AD40A5"/>
    <w:rsid w:val="00AD727D"/>
    <w:rsid w:val="00AE240A"/>
    <w:rsid w:val="00AE4275"/>
    <w:rsid w:val="00AE5603"/>
    <w:rsid w:val="00AE63DF"/>
    <w:rsid w:val="00AF392D"/>
    <w:rsid w:val="00AF6089"/>
    <w:rsid w:val="00B048DB"/>
    <w:rsid w:val="00B1033B"/>
    <w:rsid w:val="00B11489"/>
    <w:rsid w:val="00B1535C"/>
    <w:rsid w:val="00B208E1"/>
    <w:rsid w:val="00B22A2F"/>
    <w:rsid w:val="00B25AC7"/>
    <w:rsid w:val="00B308FE"/>
    <w:rsid w:val="00B31E01"/>
    <w:rsid w:val="00B35467"/>
    <w:rsid w:val="00B3782D"/>
    <w:rsid w:val="00B37D85"/>
    <w:rsid w:val="00B4283F"/>
    <w:rsid w:val="00B43737"/>
    <w:rsid w:val="00B45BD3"/>
    <w:rsid w:val="00B52075"/>
    <w:rsid w:val="00B572CE"/>
    <w:rsid w:val="00B6535B"/>
    <w:rsid w:val="00B66189"/>
    <w:rsid w:val="00B73354"/>
    <w:rsid w:val="00B73631"/>
    <w:rsid w:val="00B8535F"/>
    <w:rsid w:val="00B9084F"/>
    <w:rsid w:val="00B918BB"/>
    <w:rsid w:val="00B94346"/>
    <w:rsid w:val="00B94727"/>
    <w:rsid w:val="00B94B4E"/>
    <w:rsid w:val="00B965FA"/>
    <w:rsid w:val="00B9715A"/>
    <w:rsid w:val="00BA73D2"/>
    <w:rsid w:val="00BB157D"/>
    <w:rsid w:val="00BC432C"/>
    <w:rsid w:val="00BD3221"/>
    <w:rsid w:val="00BD5910"/>
    <w:rsid w:val="00BD5A00"/>
    <w:rsid w:val="00BE57D7"/>
    <w:rsid w:val="00BF2321"/>
    <w:rsid w:val="00BF55C9"/>
    <w:rsid w:val="00BF67D0"/>
    <w:rsid w:val="00C022D3"/>
    <w:rsid w:val="00C06287"/>
    <w:rsid w:val="00C075AB"/>
    <w:rsid w:val="00C2284A"/>
    <w:rsid w:val="00C23FA1"/>
    <w:rsid w:val="00C31BD7"/>
    <w:rsid w:val="00C3450B"/>
    <w:rsid w:val="00C367E2"/>
    <w:rsid w:val="00C36981"/>
    <w:rsid w:val="00C47AE3"/>
    <w:rsid w:val="00C537D7"/>
    <w:rsid w:val="00C5428A"/>
    <w:rsid w:val="00C6726C"/>
    <w:rsid w:val="00C67637"/>
    <w:rsid w:val="00C743F7"/>
    <w:rsid w:val="00C77728"/>
    <w:rsid w:val="00C823B1"/>
    <w:rsid w:val="00C86C13"/>
    <w:rsid w:val="00C935E4"/>
    <w:rsid w:val="00C951D9"/>
    <w:rsid w:val="00CA39F6"/>
    <w:rsid w:val="00CA6298"/>
    <w:rsid w:val="00CB2533"/>
    <w:rsid w:val="00CB456C"/>
    <w:rsid w:val="00CB5BDC"/>
    <w:rsid w:val="00CC3DA0"/>
    <w:rsid w:val="00CC7143"/>
    <w:rsid w:val="00CC7621"/>
    <w:rsid w:val="00CD0A95"/>
    <w:rsid w:val="00CD2B8F"/>
    <w:rsid w:val="00CD3C84"/>
    <w:rsid w:val="00CD44CC"/>
    <w:rsid w:val="00CD510D"/>
    <w:rsid w:val="00CD5C87"/>
    <w:rsid w:val="00CD6153"/>
    <w:rsid w:val="00CD69C1"/>
    <w:rsid w:val="00CE603B"/>
    <w:rsid w:val="00CE7EF0"/>
    <w:rsid w:val="00D11750"/>
    <w:rsid w:val="00D127B6"/>
    <w:rsid w:val="00D16A2F"/>
    <w:rsid w:val="00D17161"/>
    <w:rsid w:val="00D172BF"/>
    <w:rsid w:val="00D202C9"/>
    <w:rsid w:val="00D27935"/>
    <w:rsid w:val="00D307A7"/>
    <w:rsid w:val="00D37BB7"/>
    <w:rsid w:val="00D46664"/>
    <w:rsid w:val="00D475B5"/>
    <w:rsid w:val="00D5195D"/>
    <w:rsid w:val="00D56507"/>
    <w:rsid w:val="00D566B1"/>
    <w:rsid w:val="00D56C5B"/>
    <w:rsid w:val="00D62013"/>
    <w:rsid w:val="00D70EF5"/>
    <w:rsid w:val="00D75096"/>
    <w:rsid w:val="00D83994"/>
    <w:rsid w:val="00D86FE4"/>
    <w:rsid w:val="00D93EFE"/>
    <w:rsid w:val="00D9549D"/>
    <w:rsid w:val="00D96400"/>
    <w:rsid w:val="00DB5477"/>
    <w:rsid w:val="00DC7F07"/>
    <w:rsid w:val="00DD06F0"/>
    <w:rsid w:val="00DD2DD2"/>
    <w:rsid w:val="00DD3174"/>
    <w:rsid w:val="00DD3D04"/>
    <w:rsid w:val="00DD6F5D"/>
    <w:rsid w:val="00DE0932"/>
    <w:rsid w:val="00DE0FC7"/>
    <w:rsid w:val="00DE2928"/>
    <w:rsid w:val="00DF288F"/>
    <w:rsid w:val="00E11274"/>
    <w:rsid w:val="00E14F7B"/>
    <w:rsid w:val="00E1523A"/>
    <w:rsid w:val="00E15E99"/>
    <w:rsid w:val="00E21B9C"/>
    <w:rsid w:val="00E24C6D"/>
    <w:rsid w:val="00E31703"/>
    <w:rsid w:val="00E32F91"/>
    <w:rsid w:val="00E35002"/>
    <w:rsid w:val="00E43BA8"/>
    <w:rsid w:val="00E46A6F"/>
    <w:rsid w:val="00E476EC"/>
    <w:rsid w:val="00E50736"/>
    <w:rsid w:val="00E5238C"/>
    <w:rsid w:val="00E52EDD"/>
    <w:rsid w:val="00E54CC7"/>
    <w:rsid w:val="00E57308"/>
    <w:rsid w:val="00E6155D"/>
    <w:rsid w:val="00E622FE"/>
    <w:rsid w:val="00E6490D"/>
    <w:rsid w:val="00E65463"/>
    <w:rsid w:val="00E65A76"/>
    <w:rsid w:val="00E66082"/>
    <w:rsid w:val="00E71FCB"/>
    <w:rsid w:val="00E7316F"/>
    <w:rsid w:val="00E74EC7"/>
    <w:rsid w:val="00E803B1"/>
    <w:rsid w:val="00E80B6A"/>
    <w:rsid w:val="00E82236"/>
    <w:rsid w:val="00E84296"/>
    <w:rsid w:val="00E90A37"/>
    <w:rsid w:val="00E9134D"/>
    <w:rsid w:val="00E915F0"/>
    <w:rsid w:val="00E922C2"/>
    <w:rsid w:val="00E9344F"/>
    <w:rsid w:val="00E96B4F"/>
    <w:rsid w:val="00EA6327"/>
    <w:rsid w:val="00EB05DB"/>
    <w:rsid w:val="00EB2813"/>
    <w:rsid w:val="00EC0A44"/>
    <w:rsid w:val="00EC11A7"/>
    <w:rsid w:val="00EC144F"/>
    <w:rsid w:val="00ED5DF1"/>
    <w:rsid w:val="00EF0647"/>
    <w:rsid w:val="00EF2A48"/>
    <w:rsid w:val="00EF5D8E"/>
    <w:rsid w:val="00EF7B10"/>
    <w:rsid w:val="00F14D55"/>
    <w:rsid w:val="00F14ED5"/>
    <w:rsid w:val="00F206CB"/>
    <w:rsid w:val="00F211CC"/>
    <w:rsid w:val="00F21E2E"/>
    <w:rsid w:val="00F27305"/>
    <w:rsid w:val="00F31E69"/>
    <w:rsid w:val="00F3616E"/>
    <w:rsid w:val="00F4083C"/>
    <w:rsid w:val="00F44BAC"/>
    <w:rsid w:val="00F45EF1"/>
    <w:rsid w:val="00F51A1E"/>
    <w:rsid w:val="00F52D85"/>
    <w:rsid w:val="00F67760"/>
    <w:rsid w:val="00F72764"/>
    <w:rsid w:val="00F76EC5"/>
    <w:rsid w:val="00F804D0"/>
    <w:rsid w:val="00F83FDF"/>
    <w:rsid w:val="00F84C24"/>
    <w:rsid w:val="00F87BD9"/>
    <w:rsid w:val="00F96E65"/>
    <w:rsid w:val="00FA07F5"/>
    <w:rsid w:val="00FA7EB3"/>
    <w:rsid w:val="00FB30E9"/>
    <w:rsid w:val="00FB3AF1"/>
    <w:rsid w:val="00FB6E21"/>
    <w:rsid w:val="00FC08C9"/>
    <w:rsid w:val="00FD3402"/>
    <w:rsid w:val="00FD5857"/>
    <w:rsid w:val="00FD65E1"/>
    <w:rsid w:val="00FE2D6D"/>
    <w:rsid w:val="00FE697A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83BCEF"/>
  <w15:docId w15:val="{A24DF4E8-12A5-4774-8F32-A4AC6EAD7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4F5B"/>
    <w:pPr>
      <w:spacing w:before="120" w:after="120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83F98"/>
    <w:pPr>
      <w:keepNext/>
      <w:widowControl w:val="0"/>
      <w:numPr>
        <w:numId w:val="17"/>
      </w:numPr>
      <w:tabs>
        <w:tab w:val="left" w:pos="540"/>
      </w:tabs>
      <w:outlineLvl w:val="0"/>
    </w:pPr>
    <w:rPr>
      <w:rFonts w:cs="Arial"/>
      <w:b/>
      <w:sz w:val="32"/>
    </w:rPr>
  </w:style>
  <w:style w:type="paragraph" w:styleId="Titolo2">
    <w:name w:val="heading 2"/>
    <w:basedOn w:val="Titolo1"/>
    <w:next w:val="Normale"/>
    <w:qFormat/>
    <w:rsid w:val="00283F98"/>
    <w:pPr>
      <w:numPr>
        <w:ilvl w:val="1"/>
      </w:numPr>
      <w:tabs>
        <w:tab w:val="clear" w:pos="540"/>
        <w:tab w:val="left" w:pos="720"/>
      </w:tabs>
      <w:spacing w:before="60"/>
      <w:outlineLvl w:val="1"/>
    </w:pPr>
    <w:rPr>
      <w:sz w:val="28"/>
    </w:rPr>
  </w:style>
  <w:style w:type="paragraph" w:styleId="Titolo3">
    <w:name w:val="heading 3"/>
    <w:basedOn w:val="Titolo2"/>
    <w:next w:val="Normale"/>
    <w:qFormat/>
    <w:rsid w:val="00283F98"/>
    <w:pPr>
      <w:numPr>
        <w:ilvl w:val="2"/>
      </w:numPr>
      <w:tabs>
        <w:tab w:val="clear" w:pos="720"/>
      </w:tabs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283F98"/>
    <w:pPr>
      <w:numPr>
        <w:ilvl w:val="0"/>
        <w:numId w:val="0"/>
      </w:numPr>
      <w:outlineLvl w:val="3"/>
    </w:pPr>
    <w:rPr>
      <w:sz w:val="22"/>
      <w:szCs w:val="22"/>
    </w:rPr>
  </w:style>
  <w:style w:type="paragraph" w:styleId="Titolo5">
    <w:name w:val="heading 5"/>
    <w:basedOn w:val="Titolo4"/>
    <w:next w:val="Normale"/>
    <w:qFormat/>
    <w:rsid w:val="00283F98"/>
    <w:pPr>
      <w:numPr>
        <w:ilvl w:val="4"/>
        <w:numId w:val="17"/>
      </w:numPr>
      <w:outlineLvl w:val="4"/>
    </w:pPr>
    <w:rPr>
      <w:i/>
    </w:rPr>
  </w:style>
  <w:style w:type="paragraph" w:styleId="Titolo6">
    <w:name w:val="heading 6"/>
    <w:aliases w:val="Anhang 1"/>
    <w:basedOn w:val="Titolo1"/>
    <w:next w:val="Normale"/>
    <w:qFormat/>
    <w:rsid w:val="00283F98"/>
    <w:pPr>
      <w:numPr>
        <w:ilvl w:val="5"/>
      </w:numPr>
      <w:tabs>
        <w:tab w:val="clear" w:pos="540"/>
      </w:tabs>
      <w:outlineLvl w:val="5"/>
    </w:pPr>
    <w:rPr>
      <w:bCs/>
      <w:szCs w:val="32"/>
    </w:rPr>
  </w:style>
  <w:style w:type="paragraph" w:styleId="Titolo7">
    <w:name w:val="heading 7"/>
    <w:aliases w:val="Anhang 2"/>
    <w:basedOn w:val="Titolo2"/>
    <w:next w:val="Normale"/>
    <w:qFormat/>
    <w:rsid w:val="00283F98"/>
    <w:pPr>
      <w:numPr>
        <w:ilvl w:val="6"/>
      </w:numPr>
      <w:outlineLvl w:val="6"/>
    </w:pPr>
    <w:rPr>
      <w:szCs w:val="28"/>
    </w:rPr>
  </w:style>
  <w:style w:type="paragraph" w:styleId="Titolo8">
    <w:name w:val="heading 8"/>
    <w:aliases w:val="Anhang 3"/>
    <w:basedOn w:val="Titolo3"/>
    <w:next w:val="Normale"/>
    <w:qFormat/>
    <w:rsid w:val="00283F98"/>
    <w:pPr>
      <w:numPr>
        <w:ilvl w:val="7"/>
      </w:numPr>
      <w:outlineLvl w:val="7"/>
    </w:pPr>
    <w:rPr>
      <w:iCs/>
      <w:szCs w:val="24"/>
    </w:rPr>
  </w:style>
  <w:style w:type="paragraph" w:styleId="Titolo9">
    <w:name w:val="heading 9"/>
    <w:aliases w:val="Anhang 4"/>
    <w:basedOn w:val="Titolo4"/>
    <w:next w:val="Normale"/>
    <w:qFormat/>
    <w:rsid w:val="00283F98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xt">
    <w:name w:val="Text"/>
    <w:basedOn w:val="Normale"/>
    <w:rsid w:val="004601B7"/>
  </w:style>
  <w:style w:type="paragraph" w:styleId="Indicedellefigure">
    <w:name w:val="table of figures"/>
    <w:basedOn w:val="Normale"/>
    <w:next w:val="Normale"/>
    <w:semiHidden/>
    <w:rsid w:val="001D5C6D"/>
    <w:pPr>
      <w:tabs>
        <w:tab w:val="left" w:pos="1276"/>
        <w:tab w:val="right" w:leader="dot" w:pos="9356"/>
      </w:tabs>
      <w:spacing w:after="0"/>
      <w:ind w:left="1276" w:hanging="1276"/>
    </w:pPr>
  </w:style>
  <w:style w:type="character" w:styleId="Numeropagina">
    <w:name w:val="page number"/>
    <w:basedOn w:val="Carpredefinitoparagrafo"/>
    <w:semiHidden/>
    <w:rsid w:val="00990E6C"/>
    <w:rPr>
      <w:rFonts w:ascii="Arial" w:hAnsi="Arial"/>
    </w:rPr>
  </w:style>
  <w:style w:type="paragraph" w:customStyle="1" w:styleId="Aufzhlung1">
    <w:name w:val="Aufzählung 1"/>
    <w:basedOn w:val="Normale"/>
    <w:rsid w:val="004D198E"/>
    <w:pPr>
      <w:numPr>
        <w:numId w:val="11"/>
      </w:numPr>
    </w:pPr>
  </w:style>
  <w:style w:type="paragraph" w:customStyle="1" w:styleId="Nummerierung">
    <w:name w:val="Nummerierung"/>
    <w:basedOn w:val="Normale"/>
    <w:rsid w:val="004D198E"/>
    <w:pPr>
      <w:tabs>
        <w:tab w:val="left" w:pos="360"/>
      </w:tabs>
      <w:ind w:left="357" w:hanging="357"/>
    </w:pPr>
  </w:style>
  <w:style w:type="paragraph" w:customStyle="1" w:styleId="Aufzhlung2">
    <w:name w:val="Aufzählung 2"/>
    <w:basedOn w:val="Aufzhlung1"/>
    <w:rsid w:val="0015798E"/>
    <w:pPr>
      <w:tabs>
        <w:tab w:val="left" w:pos="4500"/>
      </w:tabs>
      <w:ind w:left="4500" w:hanging="4500"/>
    </w:pPr>
  </w:style>
  <w:style w:type="paragraph" w:styleId="Didascalia">
    <w:name w:val="caption"/>
    <w:basedOn w:val="Normale"/>
    <w:next w:val="Normale"/>
    <w:qFormat/>
    <w:rsid w:val="0079473E"/>
    <w:rPr>
      <w:b/>
    </w:rPr>
  </w:style>
  <w:style w:type="paragraph" w:customStyle="1" w:styleId="Bezeichnung">
    <w:name w:val="Bezeichnung"/>
    <w:basedOn w:val="Normale"/>
    <w:rsid w:val="0079473E"/>
    <w:pPr>
      <w:tabs>
        <w:tab w:val="left" w:pos="567"/>
      </w:tabs>
      <w:ind w:left="851" w:hanging="851"/>
    </w:pPr>
  </w:style>
  <w:style w:type="paragraph" w:customStyle="1" w:styleId="BriefkopfFett">
    <w:name w:val="Briefkopf Fett"/>
    <w:basedOn w:val="Normale"/>
    <w:semiHidden/>
    <w:rsid w:val="005D7D18"/>
    <w:pPr>
      <w:overflowPunct w:val="0"/>
      <w:autoSpaceDE w:val="0"/>
      <w:autoSpaceDN w:val="0"/>
      <w:adjustRightInd w:val="0"/>
      <w:spacing w:after="0"/>
      <w:textAlignment w:val="baseline"/>
    </w:pPr>
    <w:rPr>
      <w:b/>
      <w:sz w:val="17"/>
      <w:lang w:eastAsia="de-DE"/>
    </w:rPr>
  </w:style>
  <w:style w:type="paragraph" w:customStyle="1" w:styleId="BriefkopfLeerraum">
    <w:name w:val="Briefkopf Leerraum"/>
    <w:basedOn w:val="Normale"/>
    <w:semiHidden/>
    <w:rsid w:val="005D7D18"/>
    <w:pPr>
      <w:overflowPunct w:val="0"/>
      <w:autoSpaceDE w:val="0"/>
      <w:autoSpaceDN w:val="0"/>
      <w:adjustRightInd w:val="0"/>
      <w:spacing w:after="0"/>
      <w:textAlignment w:val="baseline"/>
    </w:pPr>
    <w:rPr>
      <w:sz w:val="10"/>
      <w:lang w:val="de-DE" w:eastAsia="de-DE"/>
    </w:rPr>
  </w:style>
  <w:style w:type="paragraph" w:customStyle="1" w:styleId="BriefkopfNormal">
    <w:name w:val="Briefkopf Normal"/>
    <w:basedOn w:val="Normale"/>
    <w:semiHidden/>
    <w:rsid w:val="005D7D18"/>
    <w:pPr>
      <w:tabs>
        <w:tab w:val="left" w:pos="709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  <w:lang w:eastAsia="de-DE"/>
    </w:rPr>
  </w:style>
  <w:style w:type="paragraph" w:styleId="Testonotadichiusura">
    <w:name w:val="endnote text"/>
    <w:basedOn w:val="Normale"/>
    <w:semiHidden/>
    <w:rsid w:val="00C537D7"/>
    <w:pPr>
      <w:tabs>
        <w:tab w:val="left" w:pos="567"/>
      </w:tabs>
      <w:ind w:left="567" w:hanging="567"/>
    </w:pPr>
  </w:style>
  <w:style w:type="character" w:styleId="Rimandonotadichiusura">
    <w:name w:val="endnote reference"/>
    <w:semiHidden/>
    <w:rsid w:val="00C537D7"/>
    <w:rPr>
      <w:rFonts w:ascii="Arial" w:hAnsi="Arial"/>
      <w:dstrike w:val="0"/>
      <w:vertAlign w:val="baseline"/>
    </w:rPr>
  </w:style>
  <w:style w:type="paragraph" w:customStyle="1" w:styleId="Bild">
    <w:name w:val="Bild"/>
    <w:basedOn w:val="Normale"/>
    <w:rsid w:val="00283F98"/>
    <w:pPr>
      <w:tabs>
        <w:tab w:val="left" w:pos="992"/>
      </w:tabs>
      <w:ind w:left="992" w:hanging="992"/>
      <w:jc w:val="center"/>
    </w:pPr>
    <w:rPr>
      <w:b/>
    </w:rPr>
  </w:style>
  <w:style w:type="paragraph" w:customStyle="1" w:styleId="Formel">
    <w:name w:val="Formel"/>
    <w:basedOn w:val="Normale"/>
    <w:rsid w:val="0079473E"/>
  </w:style>
  <w:style w:type="paragraph" w:styleId="Intestazionenota">
    <w:name w:val="Note Heading"/>
    <w:basedOn w:val="Normale"/>
    <w:next w:val="Normale"/>
    <w:semiHidden/>
    <w:rsid w:val="00C537D7"/>
  </w:style>
  <w:style w:type="paragraph" w:styleId="Testonotaapidipagina">
    <w:name w:val="footnote text"/>
    <w:basedOn w:val="Normale"/>
    <w:semiHidden/>
    <w:rsid w:val="00C537D7"/>
    <w:pPr>
      <w:ind w:left="284" w:hanging="284"/>
    </w:pPr>
  </w:style>
  <w:style w:type="character" w:styleId="Rimandonotaapidipagina">
    <w:name w:val="footnote reference"/>
    <w:basedOn w:val="Carpredefinitoparagrafo"/>
    <w:semiHidden/>
    <w:rsid w:val="00C537D7"/>
    <w:rPr>
      <w:rFonts w:ascii="Arial" w:hAnsi="Arial"/>
      <w:vertAlign w:val="superscript"/>
    </w:rPr>
  </w:style>
  <w:style w:type="paragraph" w:styleId="Pidipagina">
    <w:name w:val="footer"/>
    <w:basedOn w:val="Normale"/>
    <w:rsid w:val="00C537D7"/>
    <w:pPr>
      <w:tabs>
        <w:tab w:val="center" w:pos="4536"/>
        <w:tab w:val="right" w:pos="9072"/>
      </w:tabs>
    </w:pPr>
  </w:style>
  <w:style w:type="paragraph" w:styleId="Intestazione">
    <w:name w:val="header"/>
    <w:basedOn w:val="Normale"/>
    <w:semiHidden/>
    <w:rsid w:val="00892184"/>
    <w:pPr>
      <w:tabs>
        <w:tab w:val="right" w:pos="9356"/>
      </w:tabs>
    </w:pPr>
  </w:style>
  <w:style w:type="paragraph" w:customStyle="1" w:styleId="Tabelle">
    <w:name w:val="Tabelle"/>
    <w:basedOn w:val="Normale"/>
    <w:rsid w:val="00283F98"/>
    <w:pPr>
      <w:keepNext/>
      <w:tabs>
        <w:tab w:val="left" w:pos="1276"/>
      </w:tabs>
      <w:ind w:left="1276" w:hanging="1276"/>
      <w:jc w:val="center"/>
    </w:pPr>
    <w:rPr>
      <w:b/>
    </w:rPr>
  </w:style>
  <w:style w:type="paragraph" w:styleId="Titolo">
    <w:name w:val="Title"/>
    <w:basedOn w:val="Normale"/>
    <w:qFormat/>
    <w:rsid w:val="00990E6C"/>
    <w:rPr>
      <w:kern w:val="28"/>
      <w:sz w:val="56"/>
      <w:szCs w:val="56"/>
    </w:rPr>
  </w:style>
  <w:style w:type="paragraph" w:styleId="Sommario1">
    <w:name w:val="toc 1"/>
    <w:basedOn w:val="Normale"/>
    <w:next w:val="Normale"/>
    <w:uiPriority w:val="39"/>
    <w:rsid w:val="00283F98"/>
    <w:pPr>
      <w:tabs>
        <w:tab w:val="left" w:pos="540"/>
        <w:tab w:val="right" w:leader="dot" w:pos="9356"/>
      </w:tabs>
      <w:spacing w:after="0"/>
      <w:ind w:left="567" w:hanging="567"/>
    </w:pPr>
    <w:rPr>
      <w:b/>
      <w:caps/>
      <w:noProof/>
    </w:rPr>
  </w:style>
  <w:style w:type="paragraph" w:styleId="Sommario2">
    <w:name w:val="toc 2"/>
    <w:basedOn w:val="Sommario1"/>
    <w:next w:val="Normale"/>
    <w:uiPriority w:val="39"/>
    <w:rsid w:val="00150FB4"/>
    <w:pPr>
      <w:spacing w:before="60"/>
    </w:pPr>
    <w:rPr>
      <w:b w:val="0"/>
      <w:caps w:val="0"/>
      <w:spacing w:val="20"/>
    </w:rPr>
  </w:style>
  <w:style w:type="paragraph" w:styleId="Sommario3">
    <w:name w:val="toc 3"/>
    <w:basedOn w:val="Sommario2"/>
    <w:next w:val="Normale"/>
    <w:semiHidden/>
    <w:rsid w:val="00150FB4"/>
    <w:pPr>
      <w:tabs>
        <w:tab w:val="left" w:pos="0"/>
      </w:tabs>
      <w:spacing w:before="0"/>
    </w:pPr>
  </w:style>
  <w:style w:type="paragraph" w:styleId="Sommario4">
    <w:name w:val="toc 4"/>
    <w:basedOn w:val="Sommario3"/>
    <w:next w:val="Normale"/>
    <w:semiHidden/>
    <w:rsid w:val="00C537D7"/>
    <w:pPr>
      <w:tabs>
        <w:tab w:val="clear" w:pos="0"/>
        <w:tab w:val="right" w:leader="dot" w:pos="8777"/>
      </w:tabs>
      <w:ind w:firstLine="0"/>
    </w:pPr>
  </w:style>
  <w:style w:type="paragraph" w:customStyle="1" w:styleId="berschrift">
    <w:name w:val="Überschrift"/>
    <w:basedOn w:val="Normale"/>
    <w:rsid w:val="00604CC0"/>
    <w:pPr>
      <w:keepNext/>
      <w:widowControl w:val="0"/>
    </w:pPr>
    <w:rPr>
      <w:b/>
      <w:sz w:val="24"/>
    </w:rPr>
  </w:style>
  <w:style w:type="character" w:styleId="Collegamentoipertestuale">
    <w:name w:val="Hyperlink"/>
    <w:basedOn w:val="Carpredefinitoparagrafo"/>
    <w:uiPriority w:val="99"/>
    <w:rsid w:val="001A638C"/>
    <w:rPr>
      <w:rFonts w:ascii="Arial" w:hAnsi="Arial"/>
      <w:color w:val="0000FF"/>
      <w:u w:val="single"/>
    </w:rPr>
  </w:style>
  <w:style w:type="paragraph" w:customStyle="1" w:styleId="Aufzhlung">
    <w:name w:val="Aufzählung"/>
    <w:basedOn w:val="Normale"/>
    <w:rsid w:val="00B94727"/>
    <w:pPr>
      <w:tabs>
        <w:tab w:val="num" w:pos="360"/>
      </w:tabs>
      <w:spacing w:before="0"/>
      <w:ind w:left="357" w:hanging="357"/>
    </w:pPr>
    <w:rPr>
      <w:rFonts w:cs="Arial"/>
    </w:rPr>
  </w:style>
  <w:style w:type="paragraph" w:customStyle="1" w:styleId="KopfFett">
    <w:name w:val="KopfFett"/>
    <w:basedOn w:val="Intestazione"/>
    <w:next w:val="Intestazione"/>
    <w:semiHidden/>
    <w:rsid w:val="00E90A37"/>
    <w:pPr>
      <w:tabs>
        <w:tab w:val="clear" w:pos="9356"/>
      </w:tabs>
      <w:suppressAutoHyphens/>
      <w:spacing w:before="0" w:after="0" w:line="200" w:lineRule="exact"/>
    </w:pPr>
    <w:rPr>
      <w:b/>
      <w:noProof/>
      <w:sz w:val="15"/>
    </w:rPr>
  </w:style>
  <w:style w:type="paragraph" w:customStyle="1" w:styleId="KopfDept">
    <w:name w:val="KopfDept"/>
    <w:basedOn w:val="Intestazione"/>
    <w:next w:val="KopfFett"/>
    <w:semiHidden/>
    <w:rsid w:val="00E90A37"/>
    <w:pPr>
      <w:tabs>
        <w:tab w:val="clear" w:pos="9356"/>
      </w:tabs>
      <w:suppressAutoHyphens/>
      <w:spacing w:before="0" w:after="100" w:line="200" w:lineRule="exact"/>
      <w:contextualSpacing/>
    </w:pPr>
    <w:rPr>
      <w:noProof/>
      <w:sz w:val="15"/>
    </w:rPr>
  </w:style>
  <w:style w:type="paragraph" w:customStyle="1" w:styleId="Logo">
    <w:name w:val="Logo"/>
    <w:semiHidden/>
    <w:rsid w:val="00E90A37"/>
    <w:rPr>
      <w:rFonts w:ascii="Arial" w:hAnsi="Arial"/>
      <w:noProof/>
      <w:sz w:val="15"/>
    </w:rPr>
  </w:style>
  <w:style w:type="paragraph" w:customStyle="1" w:styleId="Platzhalter">
    <w:name w:val="Platzhalter"/>
    <w:basedOn w:val="Normale"/>
    <w:next w:val="Normale"/>
    <w:semiHidden/>
    <w:rsid w:val="00E90A37"/>
    <w:pPr>
      <w:spacing w:before="0" w:after="0"/>
    </w:pPr>
    <w:rPr>
      <w:sz w:val="2"/>
      <w:szCs w:val="2"/>
    </w:rPr>
  </w:style>
  <w:style w:type="paragraph" w:customStyle="1" w:styleId="Ref">
    <w:name w:val="Ref"/>
    <w:basedOn w:val="Normale"/>
    <w:next w:val="Normale"/>
    <w:semiHidden/>
    <w:rsid w:val="00E90A37"/>
    <w:pPr>
      <w:spacing w:before="0" w:after="0" w:line="200" w:lineRule="exact"/>
    </w:pPr>
    <w:rPr>
      <w:sz w:val="15"/>
    </w:rPr>
  </w:style>
  <w:style w:type="paragraph" w:customStyle="1" w:styleId="Hiden">
    <w:name w:val="Hiden"/>
    <w:basedOn w:val="Normale"/>
    <w:semiHidden/>
    <w:rsid w:val="00E90A37"/>
    <w:pPr>
      <w:spacing w:before="40" w:after="40"/>
    </w:pPr>
    <w:rPr>
      <w:color w:val="FFFFFF"/>
      <w:sz w:val="6"/>
    </w:rPr>
  </w:style>
  <w:style w:type="paragraph" w:customStyle="1" w:styleId="uLinie">
    <w:name w:val="uLinie"/>
    <w:basedOn w:val="Normale"/>
    <w:next w:val="Normale"/>
    <w:semiHidden/>
    <w:rsid w:val="00E90A37"/>
    <w:pPr>
      <w:pBdr>
        <w:bottom w:val="single" w:sz="2" w:space="1" w:color="auto"/>
      </w:pBdr>
      <w:spacing w:before="0" w:after="320"/>
      <w:ind w:left="28" w:right="28"/>
    </w:pPr>
    <w:rPr>
      <w:noProof/>
      <w:sz w:val="15"/>
      <w:szCs w:val="15"/>
    </w:rPr>
  </w:style>
  <w:style w:type="paragraph" w:styleId="Sottotitolo">
    <w:name w:val="Subtitle"/>
    <w:basedOn w:val="Titolo"/>
    <w:next w:val="Normale"/>
    <w:qFormat/>
    <w:rsid w:val="002947C6"/>
    <w:pPr>
      <w:spacing w:before="0" w:after="0" w:line="480" w:lineRule="exact"/>
    </w:pPr>
    <w:rPr>
      <w:rFonts w:cs="Arial"/>
      <w:bCs/>
      <w:sz w:val="42"/>
      <w:szCs w:val="24"/>
    </w:rPr>
  </w:style>
  <w:style w:type="numbering" w:styleId="111111">
    <w:name w:val="Outline List 2"/>
    <w:basedOn w:val="Nessunelenco"/>
    <w:semiHidden/>
    <w:rsid w:val="00FB6E21"/>
    <w:pPr>
      <w:numPr>
        <w:numId w:val="12"/>
      </w:numPr>
    </w:pPr>
  </w:style>
  <w:style w:type="numbering" w:styleId="1ai">
    <w:name w:val="Outline List 1"/>
    <w:basedOn w:val="Nessunelenco"/>
    <w:semiHidden/>
    <w:rsid w:val="00FB6E21"/>
    <w:pPr>
      <w:numPr>
        <w:numId w:val="13"/>
      </w:numPr>
    </w:pPr>
  </w:style>
  <w:style w:type="paragraph" w:styleId="Formuladiapertura">
    <w:name w:val="Salutation"/>
    <w:basedOn w:val="Normale"/>
    <w:next w:val="Normale"/>
    <w:semiHidden/>
    <w:rsid w:val="00FB6E21"/>
  </w:style>
  <w:style w:type="numbering" w:styleId="ArticoloSezione">
    <w:name w:val="Outline List 3"/>
    <w:basedOn w:val="Nessunelenco"/>
    <w:semiHidden/>
    <w:rsid w:val="00FB6E21"/>
    <w:pPr>
      <w:numPr>
        <w:numId w:val="14"/>
      </w:numPr>
    </w:pPr>
  </w:style>
  <w:style w:type="paragraph" w:styleId="Puntoelenco">
    <w:name w:val="List Bullet"/>
    <w:basedOn w:val="Normale"/>
    <w:autoRedefine/>
    <w:semiHidden/>
    <w:rsid w:val="00FB6E21"/>
    <w:pPr>
      <w:numPr>
        <w:numId w:val="2"/>
      </w:numPr>
    </w:pPr>
  </w:style>
  <w:style w:type="paragraph" w:styleId="Puntoelenco2">
    <w:name w:val="List Bullet 2"/>
    <w:basedOn w:val="Normale"/>
    <w:autoRedefine/>
    <w:semiHidden/>
    <w:rsid w:val="00FB6E21"/>
    <w:pPr>
      <w:numPr>
        <w:numId w:val="3"/>
      </w:numPr>
    </w:pPr>
  </w:style>
  <w:style w:type="paragraph" w:styleId="Puntoelenco3">
    <w:name w:val="List Bullet 3"/>
    <w:basedOn w:val="Normale"/>
    <w:autoRedefine/>
    <w:semiHidden/>
    <w:rsid w:val="00FB6E21"/>
    <w:pPr>
      <w:numPr>
        <w:numId w:val="4"/>
      </w:numPr>
    </w:pPr>
  </w:style>
  <w:style w:type="paragraph" w:styleId="Puntoelenco4">
    <w:name w:val="List Bullet 4"/>
    <w:basedOn w:val="Normale"/>
    <w:autoRedefine/>
    <w:semiHidden/>
    <w:rsid w:val="00FB6E21"/>
    <w:pPr>
      <w:numPr>
        <w:numId w:val="5"/>
      </w:numPr>
    </w:pPr>
  </w:style>
  <w:style w:type="paragraph" w:styleId="Puntoelenco5">
    <w:name w:val="List Bullet 5"/>
    <w:basedOn w:val="Normale"/>
    <w:autoRedefine/>
    <w:semiHidden/>
    <w:rsid w:val="00FB6E21"/>
    <w:pPr>
      <w:numPr>
        <w:numId w:val="6"/>
      </w:numPr>
    </w:pPr>
  </w:style>
  <w:style w:type="character" w:styleId="Collegamentovisitato">
    <w:name w:val="FollowedHyperlink"/>
    <w:basedOn w:val="Carpredefinitoparagrafo"/>
    <w:semiHidden/>
    <w:rsid w:val="00FB6E21"/>
    <w:rPr>
      <w:color w:val="800080"/>
      <w:u w:val="single"/>
    </w:rPr>
  </w:style>
  <w:style w:type="paragraph" w:styleId="Testodelblocco">
    <w:name w:val="Block Text"/>
    <w:basedOn w:val="Normale"/>
    <w:semiHidden/>
    <w:rsid w:val="00FB6E21"/>
    <w:pPr>
      <w:ind w:left="1440" w:right="1440"/>
    </w:pPr>
  </w:style>
  <w:style w:type="paragraph" w:styleId="Data">
    <w:name w:val="Date"/>
    <w:basedOn w:val="Normale"/>
    <w:next w:val="Normale"/>
    <w:semiHidden/>
    <w:rsid w:val="00FB6E21"/>
  </w:style>
  <w:style w:type="paragraph" w:styleId="Firmadipostaelettronica">
    <w:name w:val="E-mail Signature"/>
    <w:basedOn w:val="Normale"/>
    <w:semiHidden/>
    <w:rsid w:val="00FB6E21"/>
  </w:style>
  <w:style w:type="character" w:styleId="Enfasigrassetto">
    <w:name w:val="Strong"/>
    <w:basedOn w:val="Carpredefinitoparagrafo"/>
    <w:qFormat/>
    <w:rsid w:val="00FB6E21"/>
    <w:rPr>
      <w:b/>
      <w:bCs/>
    </w:rPr>
  </w:style>
  <w:style w:type="paragraph" w:styleId="Formuladichiusura">
    <w:name w:val="Closing"/>
    <w:basedOn w:val="Normale"/>
    <w:semiHidden/>
    <w:rsid w:val="00FB6E21"/>
    <w:pPr>
      <w:ind w:left="4252"/>
    </w:pPr>
  </w:style>
  <w:style w:type="character" w:styleId="Enfasicorsivo">
    <w:name w:val="Emphasis"/>
    <w:basedOn w:val="Carpredefinitoparagrafo"/>
    <w:qFormat/>
    <w:rsid w:val="00FB6E21"/>
    <w:rPr>
      <w:i/>
      <w:iCs/>
    </w:rPr>
  </w:style>
  <w:style w:type="paragraph" w:styleId="IndirizzoHTML">
    <w:name w:val="HTML Address"/>
    <w:basedOn w:val="Normale"/>
    <w:semiHidden/>
    <w:rsid w:val="00FB6E21"/>
    <w:rPr>
      <w:i/>
      <w:iCs/>
    </w:rPr>
  </w:style>
  <w:style w:type="character" w:styleId="AcronimoHTML">
    <w:name w:val="HTML Acronym"/>
    <w:basedOn w:val="Carpredefinitoparagrafo"/>
    <w:semiHidden/>
    <w:rsid w:val="00FB6E21"/>
  </w:style>
  <w:style w:type="character" w:styleId="EsempioHTML">
    <w:name w:val="HTML Sample"/>
    <w:basedOn w:val="Carpredefinitoparagrafo"/>
    <w:semiHidden/>
    <w:rsid w:val="00FB6E21"/>
    <w:rPr>
      <w:rFonts w:ascii="Courier New" w:hAnsi="Courier New" w:cs="Courier New"/>
    </w:rPr>
  </w:style>
  <w:style w:type="character" w:styleId="CodiceHTML">
    <w:name w:val="HTML Code"/>
    <w:basedOn w:val="Carpredefinitoparagrafo"/>
    <w:semiHidden/>
    <w:rsid w:val="00FB6E21"/>
    <w:rPr>
      <w:rFonts w:ascii="Courier New" w:hAnsi="Courier New" w:cs="Courier New"/>
      <w:sz w:val="20"/>
      <w:szCs w:val="20"/>
    </w:rPr>
  </w:style>
  <w:style w:type="character" w:styleId="DefinizioneHTML">
    <w:name w:val="HTML Definition"/>
    <w:basedOn w:val="Carpredefinitoparagrafo"/>
    <w:semiHidden/>
    <w:rsid w:val="00FB6E21"/>
    <w:rPr>
      <w:i/>
      <w:iCs/>
    </w:rPr>
  </w:style>
  <w:style w:type="character" w:styleId="MacchinadascrivereHTML">
    <w:name w:val="HTML Typewriter"/>
    <w:basedOn w:val="Carpredefinitoparagrafo"/>
    <w:semiHidden/>
    <w:rsid w:val="00FB6E21"/>
    <w:rPr>
      <w:rFonts w:ascii="Courier New" w:hAnsi="Courier New" w:cs="Courier New"/>
      <w:sz w:val="20"/>
      <w:szCs w:val="20"/>
    </w:rPr>
  </w:style>
  <w:style w:type="character" w:styleId="TastieraHTML">
    <w:name w:val="HTML Keyboard"/>
    <w:basedOn w:val="Carpredefinitoparagrafo"/>
    <w:semiHidden/>
    <w:rsid w:val="00FB6E21"/>
    <w:rPr>
      <w:rFonts w:ascii="Courier New" w:hAnsi="Courier New" w:cs="Courier New"/>
      <w:sz w:val="20"/>
      <w:szCs w:val="20"/>
    </w:rPr>
  </w:style>
  <w:style w:type="character" w:styleId="VariabileHTML">
    <w:name w:val="HTML Variable"/>
    <w:basedOn w:val="Carpredefinitoparagrafo"/>
    <w:semiHidden/>
    <w:rsid w:val="00FB6E21"/>
    <w:rPr>
      <w:i/>
      <w:iCs/>
    </w:rPr>
  </w:style>
  <w:style w:type="paragraph" w:styleId="PreformattatoHTML">
    <w:name w:val="HTML Preformatted"/>
    <w:basedOn w:val="Normale"/>
    <w:semiHidden/>
    <w:rsid w:val="00FB6E21"/>
    <w:rPr>
      <w:rFonts w:ascii="Courier New" w:hAnsi="Courier New" w:cs="Courier New"/>
    </w:rPr>
  </w:style>
  <w:style w:type="character" w:styleId="CitazioneHTML">
    <w:name w:val="HTML Cite"/>
    <w:basedOn w:val="Carpredefinitoparagrafo"/>
    <w:semiHidden/>
    <w:rsid w:val="00FB6E21"/>
    <w:rPr>
      <w:i/>
      <w:iCs/>
    </w:rPr>
  </w:style>
  <w:style w:type="paragraph" w:styleId="Elenco">
    <w:name w:val="List"/>
    <w:basedOn w:val="Normale"/>
    <w:semiHidden/>
    <w:rsid w:val="00FB6E21"/>
    <w:pPr>
      <w:ind w:left="283" w:hanging="283"/>
    </w:pPr>
  </w:style>
  <w:style w:type="paragraph" w:styleId="Elenco2">
    <w:name w:val="List 2"/>
    <w:basedOn w:val="Normale"/>
    <w:semiHidden/>
    <w:rsid w:val="00FB6E21"/>
    <w:pPr>
      <w:ind w:left="566" w:hanging="283"/>
    </w:pPr>
  </w:style>
  <w:style w:type="paragraph" w:styleId="Elenco3">
    <w:name w:val="List 3"/>
    <w:basedOn w:val="Normale"/>
    <w:semiHidden/>
    <w:rsid w:val="00FB6E21"/>
    <w:pPr>
      <w:ind w:left="849" w:hanging="283"/>
    </w:pPr>
  </w:style>
  <w:style w:type="paragraph" w:styleId="Elenco4">
    <w:name w:val="List 4"/>
    <w:basedOn w:val="Normale"/>
    <w:semiHidden/>
    <w:rsid w:val="00FB6E21"/>
    <w:pPr>
      <w:ind w:left="1132" w:hanging="283"/>
    </w:pPr>
  </w:style>
  <w:style w:type="paragraph" w:styleId="Elenco5">
    <w:name w:val="List 5"/>
    <w:basedOn w:val="Normale"/>
    <w:semiHidden/>
    <w:rsid w:val="00FB6E21"/>
    <w:pPr>
      <w:ind w:left="1415" w:hanging="283"/>
    </w:pPr>
  </w:style>
  <w:style w:type="paragraph" w:styleId="Elencocontinua">
    <w:name w:val="List Continue"/>
    <w:basedOn w:val="Normale"/>
    <w:semiHidden/>
    <w:rsid w:val="00FB6E21"/>
    <w:pPr>
      <w:ind w:left="283"/>
    </w:pPr>
  </w:style>
  <w:style w:type="paragraph" w:styleId="Elencocontinua2">
    <w:name w:val="List Continue 2"/>
    <w:basedOn w:val="Normale"/>
    <w:semiHidden/>
    <w:rsid w:val="00FB6E21"/>
    <w:pPr>
      <w:ind w:left="566"/>
    </w:pPr>
  </w:style>
  <w:style w:type="paragraph" w:styleId="Elencocontinua3">
    <w:name w:val="List Continue 3"/>
    <w:basedOn w:val="Normale"/>
    <w:semiHidden/>
    <w:rsid w:val="00FB6E21"/>
    <w:pPr>
      <w:ind w:left="849"/>
    </w:pPr>
  </w:style>
  <w:style w:type="paragraph" w:styleId="Elencocontinua4">
    <w:name w:val="List Continue 4"/>
    <w:basedOn w:val="Normale"/>
    <w:semiHidden/>
    <w:rsid w:val="00FB6E21"/>
    <w:pPr>
      <w:ind w:left="1132"/>
    </w:pPr>
  </w:style>
  <w:style w:type="paragraph" w:styleId="Elencocontinua5">
    <w:name w:val="List Continue 5"/>
    <w:basedOn w:val="Normale"/>
    <w:semiHidden/>
    <w:rsid w:val="00FB6E21"/>
    <w:pPr>
      <w:ind w:left="1415"/>
    </w:pPr>
  </w:style>
  <w:style w:type="paragraph" w:styleId="Numeroelenco">
    <w:name w:val="List Number"/>
    <w:basedOn w:val="Normale"/>
    <w:semiHidden/>
    <w:rsid w:val="00FB6E21"/>
    <w:pPr>
      <w:numPr>
        <w:numId w:val="1"/>
      </w:numPr>
    </w:pPr>
  </w:style>
  <w:style w:type="paragraph" w:styleId="Numeroelenco2">
    <w:name w:val="List Number 2"/>
    <w:basedOn w:val="Normale"/>
    <w:semiHidden/>
    <w:rsid w:val="00FB6E21"/>
    <w:pPr>
      <w:numPr>
        <w:numId w:val="7"/>
      </w:numPr>
    </w:pPr>
  </w:style>
  <w:style w:type="paragraph" w:styleId="Numeroelenco3">
    <w:name w:val="List Number 3"/>
    <w:basedOn w:val="Normale"/>
    <w:semiHidden/>
    <w:rsid w:val="00FB6E21"/>
    <w:pPr>
      <w:numPr>
        <w:numId w:val="8"/>
      </w:numPr>
    </w:pPr>
  </w:style>
  <w:style w:type="paragraph" w:styleId="Numeroelenco4">
    <w:name w:val="List Number 4"/>
    <w:basedOn w:val="Normale"/>
    <w:semiHidden/>
    <w:rsid w:val="00FB6E21"/>
    <w:pPr>
      <w:numPr>
        <w:numId w:val="9"/>
      </w:numPr>
    </w:pPr>
  </w:style>
  <w:style w:type="paragraph" w:styleId="Numeroelenco5">
    <w:name w:val="List Number 5"/>
    <w:basedOn w:val="Normale"/>
    <w:semiHidden/>
    <w:rsid w:val="00FB6E21"/>
    <w:pPr>
      <w:numPr>
        <w:numId w:val="10"/>
      </w:numPr>
    </w:pPr>
  </w:style>
  <w:style w:type="paragraph" w:styleId="Intestazionemessaggio">
    <w:name w:val="Message Header"/>
    <w:basedOn w:val="Normale"/>
    <w:semiHidden/>
    <w:rsid w:val="00FB6E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Testonormale">
    <w:name w:val="Plain Text"/>
    <w:basedOn w:val="Normale"/>
    <w:semiHidden/>
    <w:rsid w:val="00FB6E21"/>
    <w:rPr>
      <w:rFonts w:ascii="Courier New" w:hAnsi="Courier New" w:cs="Courier New"/>
    </w:rPr>
  </w:style>
  <w:style w:type="paragraph" w:styleId="NormaleWeb">
    <w:name w:val="Normal (Web)"/>
    <w:basedOn w:val="Normale"/>
    <w:semiHidden/>
    <w:rsid w:val="00FB6E21"/>
    <w:rPr>
      <w:rFonts w:ascii="Times New Roman" w:hAnsi="Times New Roman"/>
      <w:sz w:val="24"/>
      <w:szCs w:val="24"/>
    </w:rPr>
  </w:style>
  <w:style w:type="paragraph" w:styleId="Rientronormale">
    <w:name w:val="Normal Indent"/>
    <w:basedOn w:val="Normale"/>
    <w:semiHidden/>
    <w:rsid w:val="00FB6E21"/>
    <w:pPr>
      <w:ind w:left="708"/>
    </w:pPr>
  </w:style>
  <w:style w:type="table" w:styleId="Tabellaeffetti3D1">
    <w:name w:val="Table 3D effects 1"/>
    <w:basedOn w:val="Tabellanormale"/>
    <w:semiHidden/>
    <w:rsid w:val="00FB6E21"/>
    <w:pPr>
      <w:spacing w:before="120" w:after="12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semiHidden/>
    <w:rsid w:val="00FB6E21"/>
    <w:pPr>
      <w:spacing w:before="120" w:after="12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semiHidden/>
    <w:rsid w:val="00FB6E21"/>
    <w:pPr>
      <w:spacing w:before="120" w:after="12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temporanea">
    <w:name w:val="Table Contemporary"/>
    <w:basedOn w:val="Tabellanormale"/>
    <w:semiHidden/>
    <w:rsid w:val="00FB6E21"/>
    <w:pPr>
      <w:spacing w:before="120" w:after="12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semplice1">
    <w:name w:val="Table Simple 1"/>
    <w:basedOn w:val="Tabellanormale"/>
    <w:semiHidden/>
    <w:rsid w:val="00FB6E21"/>
    <w:pPr>
      <w:spacing w:before="120" w:after="12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semiHidden/>
    <w:rsid w:val="00FB6E21"/>
    <w:pPr>
      <w:spacing w:before="120" w:after="12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elegante">
    <w:name w:val="Table Elegant"/>
    <w:basedOn w:val="Tabellanormale"/>
    <w:semiHidden/>
    <w:rsid w:val="00FB6E21"/>
    <w:pPr>
      <w:spacing w:before="120" w:after="12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1">
    <w:name w:val="Table Colorful 1"/>
    <w:basedOn w:val="Tabellanormale"/>
    <w:semiHidden/>
    <w:rsid w:val="00FB6E21"/>
    <w:pPr>
      <w:spacing w:before="120" w:after="12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semiHidden/>
    <w:rsid w:val="00FB6E21"/>
    <w:pPr>
      <w:spacing w:before="120" w:after="12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semiHidden/>
    <w:rsid w:val="00FB6E21"/>
    <w:pPr>
      <w:spacing w:before="120" w:after="12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lassica1">
    <w:name w:val="Table Classic 1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semiHidden/>
    <w:rsid w:val="00FB6E21"/>
    <w:pPr>
      <w:spacing w:before="120" w:after="12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1">
    <w:name w:val="Table List 1"/>
    <w:basedOn w:val="Tabellanormale"/>
    <w:semiHidden/>
    <w:rsid w:val="00FB6E21"/>
    <w:pPr>
      <w:spacing w:before="120" w:after="12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semiHidden/>
    <w:rsid w:val="00FB6E21"/>
    <w:pPr>
      <w:spacing w:before="120" w:after="12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semiHidden/>
    <w:rsid w:val="00FB6E21"/>
    <w:pPr>
      <w:spacing w:before="120"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semiHidden/>
    <w:rsid w:val="00FB6E21"/>
    <w:pPr>
      <w:spacing w:before="120" w:after="12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semiHidden/>
    <w:rsid w:val="00FB6E21"/>
    <w:pPr>
      <w:spacing w:before="120" w:after="12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semiHidden/>
    <w:rsid w:val="00FB6E21"/>
    <w:pPr>
      <w:spacing w:before="120" w:after="12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aprofessionale">
    <w:name w:val="Table Professional"/>
    <w:basedOn w:val="Tabellanormale"/>
    <w:semiHidden/>
    <w:rsid w:val="00FB6E21"/>
    <w:pPr>
      <w:spacing w:before="120"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rigliatabella1">
    <w:name w:val="Table Grid 1"/>
    <w:basedOn w:val="Tabellanormale"/>
    <w:semiHidden/>
    <w:rsid w:val="00FB6E21"/>
    <w:pPr>
      <w:spacing w:before="120"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semiHidden/>
    <w:rsid w:val="00FB6E21"/>
    <w:pPr>
      <w:spacing w:before="120" w:after="12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semiHidden/>
    <w:rsid w:val="00FB6E21"/>
    <w:pPr>
      <w:spacing w:before="120" w:after="12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semiHidden/>
    <w:rsid w:val="00FB6E21"/>
    <w:pPr>
      <w:spacing w:before="120" w:after="12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semiHidden/>
    <w:rsid w:val="00FB6E21"/>
    <w:pPr>
      <w:spacing w:before="120"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semiHidden/>
    <w:rsid w:val="00FB6E21"/>
    <w:pPr>
      <w:spacing w:before="120" w:after="12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semiHidden/>
    <w:rsid w:val="00FB6E21"/>
    <w:pPr>
      <w:spacing w:before="120" w:after="12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1">
    <w:name w:val="Table Columns 1"/>
    <w:basedOn w:val="Tabellanormale"/>
    <w:semiHidden/>
    <w:rsid w:val="00FB6E21"/>
    <w:pPr>
      <w:spacing w:before="120" w:after="12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semiHidden/>
    <w:rsid w:val="00FB6E21"/>
    <w:pPr>
      <w:spacing w:before="120" w:after="12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semiHidden/>
    <w:rsid w:val="00FB6E21"/>
    <w:pPr>
      <w:spacing w:before="120" w:after="12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semiHidden/>
    <w:rsid w:val="00FB6E21"/>
    <w:pPr>
      <w:spacing w:before="120" w:after="12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semiHidden/>
    <w:rsid w:val="00FB6E21"/>
    <w:pPr>
      <w:spacing w:before="120" w:after="12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conombreggiatura1">
    <w:name w:val="Table Subtle 1"/>
    <w:basedOn w:val="Tabellanormale"/>
    <w:semiHidden/>
    <w:rsid w:val="00FB6E21"/>
    <w:pPr>
      <w:spacing w:before="120" w:after="12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semiHidden/>
    <w:rsid w:val="00FB6E21"/>
    <w:pPr>
      <w:spacing w:before="120" w:after="12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1">
    <w:name w:val="Table Web 1"/>
    <w:basedOn w:val="Tabellanormale"/>
    <w:semiHidden/>
    <w:rsid w:val="00FB6E21"/>
    <w:pPr>
      <w:spacing w:before="120" w:after="12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semiHidden/>
    <w:rsid w:val="00FB6E21"/>
    <w:pPr>
      <w:spacing w:before="120" w:after="12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semiHidden/>
    <w:rsid w:val="00FB6E21"/>
    <w:pPr>
      <w:spacing w:before="120" w:after="12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engitternetz1">
    <w:name w:val="Tabellengitternetz1"/>
    <w:basedOn w:val="Tabellanormale"/>
    <w:semiHidden/>
    <w:rsid w:val="00FB6E2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-Thema1">
    <w:name w:val="Tabellen-Thema1"/>
    <w:basedOn w:val="Tabellanormale"/>
    <w:semiHidden/>
    <w:rsid w:val="00FB6E2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semiHidden/>
    <w:rsid w:val="00FB6E21"/>
  </w:style>
  <w:style w:type="paragraph" w:styleId="Corpodeltesto2">
    <w:name w:val="Body Text 2"/>
    <w:basedOn w:val="Normale"/>
    <w:semiHidden/>
    <w:rsid w:val="00FB6E21"/>
    <w:pPr>
      <w:spacing w:line="480" w:lineRule="auto"/>
    </w:pPr>
  </w:style>
  <w:style w:type="paragraph" w:styleId="Corpodeltesto3">
    <w:name w:val="Body Text 3"/>
    <w:basedOn w:val="Normale"/>
    <w:semiHidden/>
    <w:rsid w:val="00FB6E21"/>
    <w:rPr>
      <w:sz w:val="16"/>
      <w:szCs w:val="16"/>
    </w:rPr>
  </w:style>
  <w:style w:type="paragraph" w:styleId="Rientrocorpodeltesto2">
    <w:name w:val="Body Text Indent 2"/>
    <w:basedOn w:val="Normale"/>
    <w:semiHidden/>
    <w:rsid w:val="00FB6E21"/>
    <w:pPr>
      <w:spacing w:line="480" w:lineRule="auto"/>
      <w:ind w:left="283"/>
    </w:pPr>
  </w:style>
  <w:style w:type="paragraph" w:styleId="Rientrocorpodeltesto3">
    <w:name w:val="Body Text Indent 3"/>
    <w:basedOn w:val="Normale"/>
    <w:semiHidden/>
    <w:rsid w:val="00FB6E21"/>
    <w:pPr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semiHidden/>
    <w:rsid w:val="00FB6E21"/>
    <w:pPr>
      <w:ind w:firstLine="210"/>
    </w:pPr>
  </w:style>
  <w:style w:type="paragraph" w:styleId="Rientrocorpodeltesto">
    <w:name w:val="Body Text Indent"/>
    <w:basedOn w:val="Normale"/>
    <w:semiHidden/>
    <w:rsid w:val="00FB6E21"/>
    <w:pPr>
      <w:ind w:left="283"/>
    </w:pPr>
  </w:style>
  <w:style w:type="paragraph" w:styleId="Primorientrocorpodeltesto2">
    <w:name w:val="Body Text First Indent 2"/>
    <w:basedOn w:val="Rientrocorpodeltesto"/>
    <w:semiHidden/>
    <w:rsid w:val="00FB6E21"/>
    <w:pPr>
      <w:ind w:firstLine="210"/>
    </w:pPr>
  </w:style>
  <w:style w:type="paragraph" w:styleId="Indirizzomittente">
    <w:name w:val="envelope return"/>
    <w:basedOn w:val="Normale"/>
    <w:semiHidden/>
    <w:rsid w:val="00FB6E21"/>
    <w:rPr>
      <w:rFonts w:cs="Arial"/>
    </w:rPr>
  </w:style>
  <w:style w:type="paragraph" w:styleId="Indirizzodestinatario">
    <w:name w:val="envelope address"/>
    <w:basedOn w:val="Normale"/>
    <w:semiHidden/>
    <w:rsid w:val="00FB6E21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Firma">
    <w:name w:val="Signature"/>
    <w:basedOn w:val="Normale"/>
    <w:semiHidden/>
    <w:rsid w:val="00FB6E21"/>
    <w:pPr>
      <w:ind w:left="4252"/>
    </w:pPr>
  </w:style>
  <w:style w:type="character" w:styleId="Numeroriga">
    <w:name w:val="line number"/>
    <w:basedOn w:val="Carpredefinitoparagrafo"/>
    <w:semiHidden/>
    <w:rsid w:val="00FB6E21"/>
  </w:style>
  <w:style w:type="paragraph" w:styleId="Paragrafoelenco">
    <w:name w:val="List Paragraph"/>
    <w:basedOn w:val="Normale"/>
    <w:uiPriority w:val="34"/>
    <w:qFormat/>
    <w:rsid w:val="009B7D2D"/>
    <w:pPr>
      <w:spacing w:before="0"/>
      <w:ind w:left="720"/>
      <w:contextualSpacing/>
    </w:pPr>
    <w:rPr>
      <w:rFonts w:eastAsia="Calibri"/>
      <w:szCs w:val="22"/>
      <w:lang w:eastAsia="en-US"/>
    </w:rPr>
  </w:style>
  <w:style w:type="character" w:customStyle="1" w:styleId="Titolo1Carattere">
    <w:name w:val="Titolo 1 Carattere"/>
    <w:link w:val="Titolo1"/>
    <w:rsid w:val="003437C5"/>
    <w:rPr>
      <w:rFonts w:ascii="Arial" w:hAnsi="Arial" w:cs="Arial"/>
      <w:b/>
      <w:sz w:val="32"/>
    </w:rPr>
  </w:style>
  <w:style w:type="paragraph" w:styleId="Sommario5">
    <w:name w:val="toc 5"/>
    <w:basedOn w:val="Normale"/>
    <w:next w:val="Normale"/>
    <w:autoRedefine/>
    <w:uiPriority w:val="39"/>
    <w:unhideWhenUsed/>
    <w:rsid w:val="00B965FA"/>
    <w:pPr>
      <w:ind w:left="80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69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694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3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C345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3450B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3450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2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Bericht_D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DEE3D2EB29724F95A9AC123874D7C9" ma:contentTypeVersion="10" ma:contentTypeDescription="Creare un nuovo documento." ma:contentTypeScope="" ma:versionID="c168bd3f747ede959694191515e076be">
  <xsd:schema xmlns:xsd="http://www.w3.org/2001/XMLSchema" xmlns:xs="http://www.w3.org/2001/XMLSchema" xmlns:p="http://schemas.microsoft.com/office/2006/metadata/properties" xmlns:ns2="73ef7030-3466-43e7-b64d-9fa053163394" targetNamespace="http://schemas.microsoft.com/office/2006/metadata/properties" ma:root="true" ma:fieldsID="7ab4b1e96b44f47ee6f7e6fbac21fefd" ns2:_="">
    <xsd:import namespace="73ef7030-3466-43e7-b64d-9fa0531633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f7030-3466-43e7-b64d-9fa053163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f:fields xmlns:f="http://schemas.fabasoft.com/folio/2007/fields" autoupdate="false">
  <f:record ref="">
    <f:field ref="objname" par="" edit="true" text="Leistungsbeschrieb BHU Projektierung 14.11.2017"/>
    <f:field ref="objsubject" par="" edit="true" text=""/>
    <f:field ref="objcreatedby" par="" text="Tschäppeler, Serge (ASTRA - Tss)"/>
    <f:field ref="objcreatedat" par="" text="28.11.2017 13:17:00"/>
    <f:field ref="objchangedby" par="" text="Tschäppeler, Serge (ASTRA - Tss)"/>
    <f:field ref="objmodifiedat" par="" text="29.11.2017 11:02:11"/>
    <f:field ref="doc_FSCFOLIO_1_1001_FieldDocumentNumber" par="" text=""/>
    <f:field ref="doc_FSCFOLIO_1_1001_FieldSubject" par="" edit="true" text=""/>
    <f:field ref="FSCFOLIO_1_1001_FieldCurrentUser" par="" text="Serge Tschäppeler"/>
    <f:field ref="CCAPRECONFIG_15_1001_Objektname" par="" edit="true" text="Leistungsbeschrieb BHU Projektierung 14.11.2017"/>
    <f:field ref="CHPRECONFIG_1_1001_Objektname" par="" edit="true" text="Leistungsbeschrieb BHU Projektierung 14.11.2017"/>
  </f:record>
  <f:record inx="1" ref="">
    <f:field ref="CCAPRECONFIG_15_1001_Anrede" par="" edit="true" text=""/>
    <f:field ref="CCAPRECONFIG_15_1001_Anrede_Briefkopf" par="" text=""/>
    <f:field ref="CCAPRECONFIG_15_1001_Geschlecht_Anrede" par="" text=""/>
    <f:field ref="CCAPRECONFIG_15_1001_Titel" par="" edit="true" text=""/>
    <f:field ref="CCAPRECONFIG_15_1001_Nachgestellter_Titel" par="" edit="true" text=""/>
    <f:field ref="CCAPRECONFIG_15_1001_Vorname" par="" edit="true" text=""/>
    <f:field ref="CCAPRECONFIG_15_1001_Nachname" par="" edit="true" text=""/>
    <f:field ref="CCAPRECONFIG_15_1001_zH" par="" edit="true" text=""/>
    <f:field ref="CCAPRECONFIG_15_1001_Geschlecht" par="" text=""/>
    <f:field ref="CCAPRECONFIG_15_1001_Strasse" par="" text=""/>
    <f:field ref="CCAPRECONFIG_15_1001_Hausnummer" par="" text=""/>
    <f:field ref="CCAPRECONFIG_15_1001_Stiege" par="" text=""/>
    <f:field ref="CCAPRECONFIG_15_1001_Stock" par="" text=""/>
    <f:field ref="CCAPRECONFIG_15_1001_Tuer" par="" text=""/>
    <f:field ref="CCAPRECONFIG_15_1001_Postfach" par="" text=""/>
    <f:field ref="CCAPRECONFIG_15_1001_Postleitzahl" par="" text=""/>
    <f:field ref="CCAPRECONFIG_15_1001_Ort" par="" text=""/>
    <f:field ref="CCAPRECONFIG_15_1001_Land" par="" text=""/>
    <f:field ref="CCAPRECONFIG_15_1001_Email" par="" text=""/>
    <f:field ref="CCAPRECONFIG_15_1001_Postalische_Adresse" par="" text=""/>
    <f:field ref="CCAPRECONFIG_15_1001_Adresse" par="" text=""/>
    <f:field ref="CCAPRECONFIG_15_1001_Fax" par="" text=""/>
    <f:field ref="CCAPRECONFIG_15_1001_Telefon" par="" text=""/>
    <f:field ref="CCAPRECONFIG_15_1001_Geburtsdatum" par="" text=""/>
    <f:field ref="CCAPRECONFIG_15_1001_Sozialversicherungsnummer" par="" text=""/>
    <f:field ref="CCAPRECONFIG_15_1001_Berufstitel" par="" text=""/>
    <f:field ref="CCAPRECONFIG_15_1001_Funktionsbezeichnung" par="" text=""/>
    <f:field ref="CCAPRECONFIG_15_1001_Organisationsname" par="" text=""/>
    <f:field ref="CCAPRECONFIG_15_1001_Organisationskurzname" par="" text=""/>
    <f:field ref="CCAPRECONFIG_15_1001_Abschriftsbemerkung" par="" text=""/>
    <f:field ref="CCAPRECONFIG_15_1001_Name_Zeile_2" par="" text=""/>
    <f:field ref="CCAPRECONFIG_15_1001_Name_Zeile_3" par="" text=""/>
    <f:field ref="CCAPRECONFIG_15_1001_Firmenbuchnummer" par="" text=""/>
    <f:field ref="CCAPRECONFIG_15_1001_Versandart" par="" text="B-Post"/>
    <f:field ref="CCAPRECONFIG_15_1001_Kategorie" par="" text="Empfänger/in"/>
    <f:field ref="CCAPRECONFIG_15_1001_Rechtsform" par="" text=""/>
    <f:field ref="CCAPRECONFIG_15_1001_Ziel" par="" text=""/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UVEKCFG_15_1700_Personal" par="" text=""/>
    <f:field ref="UVEKCFG_15_1700_Geschlecht" par="" text=""/>
    <f:field ref="UVEKCFG_15_1700_GebDatum" par="" text=""/>
    <f:field ref="UVEKCFG_15_1700_Beruf" par="" text=""/>
    <f:field ref="UVEKCFG_15_1700_Familienstand" par="" text=""/>
    <f:field ref="UVEKCFG_15_1700_Muttersprache" par="" text=""/>
    <f:field ref="UVEKCFG_15_1700_Geboren_in" par="" text=""/>
    <f:field ref="UVEKCFG_15_1700_Briefanrede" par="" text=""/>
    <f:field ref="UVEKCFG_15_1700_Kommunikationssprache" par="" text=""/>
    <f:field ref="UVEKCFG_15_1700_Webseite" par="" text=""/>
    <f:field ref="UVEKCFG_15_1700_TelNr_Business" par="" text=""/>
    <f:field ref="UVEKCFG_15_1700_TelNr_Private" par="" text=""/>
    <f:field ref="UVEKCFG_15_1700_TelNr_Mobile" par="" text=""/>
    <f:field ref="UVEKCFG_15_1700_TelNr_Other" par="" text=""/>
    <f:field ref="UVEKCFG_15_1700_TelNr_Fax" par="" text=""/>
    <f:field ref="UVEKCFG_15_1700_EMail1" par="" text=""/>
    <f:field ref="UVEKCFG_15_1700_EMail2" par="" text=""/>
    <f:field ref="UVEKCFG_15_1700_EMail3" par="" text=""/>
    <f:field ref="UVEKCFG_15_1700_UID" par="" text=""/>
    <f:field ref="UVEKCFG_15_1700_Klassifizierung" par="" text=""/>
    <f:field ref="UVEKCFG_15_1700_Gruendungsjahr" par="" text=""/>
    <f:field ref="UVEKCFG_15_1700_Versandart" par="" text="B-Post"/>
    <f:field ref="UVEKCFG_15_1700_Versandvermek" par="" text=""/>
    <f:field ref="UVEKCFG_15_1700_Kurzbezeichnung" par="" text=""/>
    <f:field ref="UVEKCFG_15_1700_Strasse2" par="" text=""/>
    <f:field ref="UVEKCFG_15_1700_Hausnummer_Zusatz" par="" text=""/>
    <f:field ref="UVEKCFG_15_1700_Land" par="" text=""/>
    <f:field ref="UVEKCFG_15_1700_Serienbrieffeld_1" par="" text=""/>
    <f:field ref="UVEKCFG_15_1700_Serienbrieffeld_2" par="" text=""/>
    <f:field ref="UVEKCFG_15_1700_Serienbrieffeld_3" par="" text=""/>
    <f:field ref="UVEKCFG_15_1700_Serienbrieffeld_4" par="" text=""/>
    <f:field ref="UVEKCFG_15_1700_Serienbrieffeld_5" par="" text=""/>
    <f:field ref="UVEKCFG_15_1700_Adresszeile_1" par="" text=""/>
    <f:field ref="UVEKCFG_15_1700_Adresszeile_2" par="" text=""/>
    <f:field ref="UVEKCFG_15_1700_Adresszeile_3" par="" text=""/>
    <f:field ref="UVEKCFG_15_1700_Adresszeile_4" par="" text=""/>
    <f:field ref="UVEKCFG_15_1700_Adresszeile_5" par="" text=""/>
    <f:field ref="UVEKCFG_15_1700_Adresszeile_6" par="" text=""/>
    <f:field ref="UVEKCFG_15_1700_Adresszeile_7" par="" text=""/>
    <f:field ref="UVEKCFG_15_1700_Adresszeile_8" par="" text=""/>
    <f:field ref="UVEKCFG_15_1700_Adresszeile_9" par="" text=""/>
    <f:field ref="UVEKCFG_15_1700_Adresszeile_10" par="" text=""/>
    <f:field ref="BAVCFG_15_1700_Firma" par="" text=""/>
    <f:field ref="BAVCFG_15_1700_ZustellungAm" par="" text=""/>
    <f:field ref="BAVCFG_15_1700_Anrede_Adresse" par="" edit="true" text=""/>
    <f:field ref="BAVCFG_15_1700_Firma_Kurz" par="" text=""/>
    <f:field ref="BAVCFG_15_1700_Vorname_AP" par="" text=""/>
    <f:field ref="BAVCFG_15_1700_Nachname_AP" par="" text=""/>
    <f:field ref="BAVCFG_15_1700_Adresse1_AP" par="" text=""/>
    <f:field ref="BAVCFG_15_1700_Strasse_AP" par="" text=""/>
    <f:field ref="BAVCFG_15_1700_Postleitzahl_AP" par="" text=""/>
    <f:field ref="BAVCFG_15_1700_Ort_AP" par="" text=""/>
    <f:field ref="BAVCFG_15_1700_EMail_AP" par="" text=""/>
    <f:field ref="BAVCFG_15_1700_Firma_AP" par="" text=""/>
    <f:field ref="BAVCFG_15_1700_AnredePartner_AP" par="" text=""/>
    <f:field ref="BAVCFG_15_1700_Titel_AP" par="" text=""/>
    <f:field ref="BAVCFG_15_1700_Fax_AP" par="" text=""/>
    <f:field ref="BAVCFG_15_1700_Anrede_Adresse_AP" par="" text=""/>
    <f:field ref="BAVCFG_15_1700_Zusatzzeile1_AP" par="" text=""/>
    <f:field ref="BAVCFG_15_1700_Zusatzzeile2_AP" par="" text=""/>
    <f:field ref="BAVCFG_15_1700_Strasse2_AP" par="" text=""/>
    <f:field ref="BAVCFG_15_1700_FirmaKurz_AP" par="" text=""/>
    <f:field ref="BAVCFG_15_1700_Posfach_AP" par="" text="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&gt; Adressat/innen">
    <f:field ref="UVEKCFG_15_1700_Personal" text=""/>
    <f:field ref="UVEKCFG_15_1700_Geschlecht" text=""/>
    <f:field ref="UVEKCFG_15_1700_GebDatum" text=""/>
    <f:field ref="UVEKCFG_15_1700_Beruf" text=""/>
    <f:field ref="UVEKCFG_15_1700_Familienstand" text=""/>
    <f:field ref="UVEKCFG_15_1700_Muttersprache" text=""/>
    <f:field ref="UVEKCFG_15_1700_Geboren_in" text=""/>
    <f:field ref="UVEKCFG_15_1700_Briefanrede" text=""/>
    <f:field ref="UVEKCFG_15_1700_Kommunikationssprache" text=""/>
    <f:field ref="UVEKCFG_15_1700_Webseite" text=""/>
    <f:field ref="UVEKCFG_15_1700_TelNr_Business" text=""/>
    <f:field ref="UVEKCFG_15_1700_TelNr_Private" text=""/>
    <f:field ref="UVEKCFG_15_1700_TelNr_Mobile" text=""/>
    <f:field ref="UVEKCFG_15_1700_TelNr_Other" text=""/>
    <f:field ref="UVEKCFG_15_1700_TelNr_Fax" text=""/>
    <f:field ref="UVEKCFG_15_1700_EMail1" text=""/>
    <f:field ref="UVEKCFG_15_1700_EMail2" text=""/>
    <f:field ref="UVEKCFG_15_1700_EMail3" text=""/>
    <f:field ref="UVEKCFG_15_1700_UID" text=""/>
    <f:field ref="UVEKCFG_15_1700_Klassifizierung" text=""/>
    <f:field ref="UVEKCFG_15_1700_Gruendungsjahr" text=""/>
    <f:field ref="UVEKCFG_15_1700_Versandart" text=""/>
    <f:field ref="UVEKCFG_15_1700_Versandvermek" text=""/>
    <f:field ref="UVEKCFG_15_1700_Kurzbezeichnung" text=""/>
    <f:field ref="UVEKCFG_15_1700_Strasse2" text=""/>
    <f:field ref="UVEKCFG_15_1700_Hausnummer_Zusatz" text=""/>
    <f:field ref="UVEKCFG_15_1700_Land" text=""/>
    <f:field ref="UVEKCFG_15_1700_Serienbrieffeld_1" text=""/>
    <f:field ref="UVEKCFG_15_1700_Serienbrieffeld_2" text=""/>
    <f:field ref="UVEKCFG_15_1700_Serienbrieffeld_3" text=""/>
    <f:field ref="UVEKCFG_15_1700_Serienbrieffeld_4" text=""/>
    <f:field ref="UVEKCFG_15_1700_Serienbrieffeld_5" text=""/>
    <f:field ref="UVEKCFG_15_1700_Adresszeile_1" text=""/>
    <f:field ref="UVEKCFG_15_1700_Adresszeile_2" text=""/>
    <f:field ref="UVEKCFG_15_1700_Adresszeile_3" text=""/>
    <f:field ref="UVEKCFG_15_1700_Adresszeile_4" text=""/>
    <f:field ref="UVEKCFG_15_1700_Adresszeile_5" text=""/>
    <f:field ref="UVEKCFG_15_1700_Adresszeile_6" text=""/>
    <f:field ref="UVEKCFG_15_1700_Adresszeile_7" text=""/>
    <f:field ref="UVEKCFG_15_1700_Adresszeile_8" text=""/>
    <f:field ref="UVEKCFG_15_1700_Adresszeile_9" text=""/>
    <f:field ref="UVEKCFG_15_1700_Adresszeile_10" text=""/>
    <f:field ref="CCAPRECONFIG_15_1001_Abschriftsbemerkung" text="Abschriftsbemerkung"/>
    <f:field ref="CCAPRECONFIG_15_1001_Adresse" text="Adresse"/>
    <f:field ref="BAVCFG_15_1700_Adresse1_AP" text="Adresse1_AP"/>
    <f:field ref="CCAPRECONFIG_15_1001_Anrede" text="Anrede"/>
    <f:field ref="CHPRECONFIG_1_1001_Anrede" text="Anrede"/>
    <f:field ref="BAVCFG_15_1700_Anrede_Adresse" text="Anrede Adresse"/>
    <f:field ref="BAVCFG_15_1700_Anrede_Adresse_AP" text="Anrede Adresse_AP"/>
    <f:field ref="CCAPRECONFIG_15_1001_Anrede_Briefkopf" text="Anrede_Briefkopf"/>
    <f:field ref="BAVCFG_15_1700_AnredePartner_AP" text="AnredePartner_AP"/>
    <f:field ref="CCAPRECONFIG_15_1001_Berufstitel" text="Berufstitel"/>
    <f:field ref="CHPRECONFIG_1_1001_EMailAdresse" text="E-Mail Adresse"/>
    <f:field ref="BAVCFG_15_1700_EMail_AP" text="E-Mail_AP"/>
    <f:field ref="CCAPRECONFIG_15_1001_Email" text="Email"/>
    <f:field ref="CCAPRECONFIG_15_1001_Fax" text="Fax"/>
    <f:field ref="BAVCFG_15_1700_Fax_AP" text="Fax_AP"/>
    <f:field ref="BAVCFG_15_1700_Firma" text="Firma"/>
    <f:field ref="BAVCFG_15_1700_Firma_Kurz" text="Firma Kurz"/>
    <f:field ref="BAVCFG_15_1700_FirmaKurz_AP" text="Firma Kurz_AP"/>
    <f:field ref="BAVCFG_15_1700_Firma_AP" text="Firma_AP"/>
    <f:field ref="CCAPRECONFIG_15_1001_Firmenbuchnummer" text="Firmenbuchnummer"/>
    <f:field ref="CCAPRECONFIG_15_1001_Funktionsbezeichnung" text="Funktionsbezeichnung"/>
    <f:field ref="CCAPRECONFIG_15_1001_Geburtsdatum" text="Geburtsdatum"/>
    <f:field ref="CCAPRECONFIG_15_1001_Geschlecht" text="Geschlecht"/>
    <f:field ref="CCAPRECONFIG_15_1001_Geschlecht_Anrede" text="Geschlecht_Anrede"/>
    <f:field ref="CCAPRECONFIG_15_1001_Hausnummer" text="Hausnummer"/>
    <f:field ref="CCAPRECONFIG_15_1001_Kategorie" text="Kategorie"/>
    <f:field ref="CCAPRECONFIG_15_1001_Land" text="Land"/>
    <f:field ref="CCAPRECONFIG_15_1001_Nachgestellter_Titel" text="Nachgestellter_Titel"/>
    <f:field ref="CCAPRECONFIG_15_1001_Nachname" text="Nachname"/>
    <f:field ref="CHPRECONFIG_1_1001_Nachname" text="Nachname"/>
    <f:field ref="BAVCFG_15_1700_Nachname_AP" text="Nachname_AP"/>
    <f:field ref="CCAPRECONFIG_15_1001_Name_Zeile_2" text="Name_Zeile_2"/>
    <f:field ref="CCAPRECONFIG_15_1001_Name_Zeile_3" text="Name_Zeile_3"/>
    <f:field ref="CCAPRECONFIG_15_1001_Organisationskurzname" text="Organisationskurzname"/>
    <f:field ref="CCAPRECONFIG_15_1001_Organisationsname" text="Organisationsname"/>
    <f:field ref="CHPRECONFIG_1_1001_Ort" text="Ort"/>
    <f:field ref="CCAPRECONFIG_15_1001_Ort" text="Ort"/>
    <f:field ref="BAVCFG_15_1700_Ort_AP" text="Ort_AP"/>
    <f:field ref="BAVCFG_15_1700_Posfach_AP" text="Posfach_AP"/>
    <f:field ref="CCAPRECONFIG_15_1001_Postalische_Adresse" text="Postalische_Adresse"/>
    <f:field ref="CCAPRECONFIG_15_1001_Postfach" text="Postfach"/>
    <f:field ref="CCAPRECONFIG_15_1001_Postleitzahl" text="Postleitzahl"/>
    <f:field ref="CHPRECONFIG_1_1001_Postleitzahl" text="Postleitzahl"/>
    <f:field ref="BAVCFG_15_1700_Postleitzahl_AP" text="Postleitzahl_AP"/>
    <f:field ref="CCAPRECONFIG_15_1001_Rechtsform" text="Rechtsform"/>
    <f:field ref="CCAPRECONFIG_15_1001_Sozialversicherungsnummer" text="Sozialversicherungsnummer"/>
    <f:field ref="CCAPRECONFIG_15_1001_Stiege" text="Stiege"/>
    <f:field ref="CCAPRECONFIG_15_1001_Stock" text="Stock"/>
    <f:field ref="CCAPRECONFIG_15_1001_Strasse" text="Strasse"/>
    <f:field ref="CHPRECONFIG_1_1001_Strasse" text="Strasse"/>
    <f:field ref="BAVCFG_15_1700_Strasse2_AP" text="Strasse2_AP"/>
    <f:field ref="BAVCFG_15_1700_Strasse_AP" text="Strasse_AP"/>
    <f:field ref="CCAPRECONFIG_15_1001_Telefon" text="Telefon"/>
    <f:field ref="CCAPRECONFIG_15_1001_Titel" text="Titel"/>
    <f:field ref="CHPRECONFIG_1_1001_Titel" text="Titel"/>
    <f:field ref="BAVCFG_15_1700_Titel_AP" text="Titel_AP"/>
    <f:field ref="CCAPRECONFIG_15_1001_Tuer" text="Tuer"/>
    <f:field ref="CCAPRECONFIG_15_1001_Versandart" text="Versandart"/>
    <f:field ref="CHPRECONFIG_1_1001_Vorname" text="Vorname"/>
    <f:field ref="CCAPRECONFIG_15_1001_Vorname" text="Vorname"/>
    <f:field ref="BAVCFG_15_1700_Vorname_AP" text="Vorname_AP"/>
    <f:field ref="CCAPRECONFIG_15_1001_zH" text="zH"/>
    <f:field ref="CCAPRECONFIG_15_1001_Ziel" text="Ziel"/>
    <f:field ref="BAVCFG_15_1700_Zusatzzeile1_AP" text="Zusatzzeile1_AP"/>
    <f:field ref="BAVCFG_15_1700_Zusatzzeile2_AP" text="Zusatzzeile2_AP"/>
    <f:field ref="BAVCFG_15_1700_ZustellungAm" text="ZustellungAm"/>
  </f:display>
  <f:display par="" text="Serienbrief">
    <f:field ref="doc_FSCFOLIO_1_1001_FieldSubject" text="Betreff"/>
    <f:field ref="doc_FSCFOLIO_1_1001_FieldDocumentNumber" text="Dokument Nummer"/>
  </f:display>
</f:field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8F32E-BE3A-47D2-918E-46A6DF6DB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f7030-3466-43e7-b64d-9fa0531633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9D10CA-0AE8-4379-8A1A-7DE63B5EAB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7F97D3DC-C196-4677-899D-E83A419C6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Bericht_D.dot</Template>
  <TotalTime>10</TotalTime>
  <Pages>7</Pages>
  <Words>1545</Words>
  <Characters>8810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Bericht</vt:lpstr>
      <vt:lpstr>Bericht</vt:lpstr>
    </vt:vector>
  </TitlesOfParts>
  <Manager>Peter Liechti</Manager>
  <Company>ASTRA-Filiale Thun</Company>
  <LinksUpToDate>false</LinksUpToDate>
  <CharactersWithSpaces>10335</CharactersWithSpaces>
  <SharedDoc>false</SharedDoc>
  <HLinks>
    <vt:vector size="48" baseType="variant"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_Toc214261239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_Toc214261238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_Toc214261237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_Toc214261236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_Toc214261235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_Toc214261234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_Toc214261233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_Toc214261232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</dc:title>
  <dc:creator>Liechti Peter</dc:creator>
  <dc:description>Version 2008.02</dc:description>
  <cp:lastModifiedBy>Graziano Crugnola</cp:lastModifiedBy>
  <cp:revision>8</cp:revision>
  <cp:lastPrinted>2018-05-09T11:41:00Z</cp:lastPrinted>
  <dcterms:created xsi:type="dcterms:W3CDTF">2018-05-02T11:12:00Z</dcterms:created>
  <dcterms:modified xsi:type="dcterms:W3CDTF">2020-08-03T15:22:00Z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_Neu">
    <vt:lpwstr>1</vt:lpwstr>
  </property>
  <property fmtid="{D5CDD505-2E9C-101B-9397-08002B2CF9AE}" pid="3" name="AUT_ID">
    <vt:lpwstr>&lt;AUT_ID&gt;</vt:lpwstr>
  </property>
  <property fmtid="{D5CDD505-2E9C-101B-9397-08002B2CF9AE}" pid="4" name="SEK_ID">
    <vt:lpwstr>&lt;SEK_ID&gt;</vt:lpwstr>
  </property>
  <property fmtid="{D5CDD505-2E9C-101B-9397-08002B2CF9AE}" pid="5" name="DOK_Titel">
    <vt:lpwstr>Bericht</vt:lpwstr>
  </property>
  <property fmtid="{D5CDD505-2E9C-101B-9397-08002B2CF9AE}" pid="6" name="DOK_Sprache">
    <vt:lpwstr>D</vt:lpwstr>
  </property>
  <property fmtid="{D5CDD505-2E9C-101B-9397-08002B2CF9AE}" pid="7" name="DOK_DatumAusgabe">
    <vt:lpwstr>&lt;DOK_DatumAusgabe&gt;</vt:lpwstr>
  </property>
  <property fmtid="{D5CDD505-2E9C-101B-9397-08002B2CF9AE}" pid="8" name="DOK_DatumAusgabeNum">
    <vt:lpwstr>10.12.04</vt:lpwstr>
  </property>
  <property fmtid="{D5CDD505-2E9C-101B-9397-08002B2CF9AE}" pid="9" name="DSR_ID">
    <vt:lpwstr>&lt;DSR_ID&gt;</vt:lpwstr>
  </property>
  <property fmtid="{D5CDD505-2E9C-101B-9397-08002B2CF9AE}" pid="10" name="DSR_Nr">
    <vt:lpwstr>&lt;DSR_Nr&gt;</vt:lpwstr>
  </property>
  <property fmtid="{D5CDD505-2E9C-101B-9397-08002B2CF9AE}" pid="11" name="DSR_Bezeichnung">
    <vt:lpwstr>&lt;DSR_Bezeichnung&gt;</vt:lpwstr>
  </property>
  <property fmtid="{D5CDD505-2E9C-101B-9397-08002B2CF9AE}" pid="12" name="DRS_Zusatz">
    <vt:lpwstr>&lt;DRS_Zusatz&gt;</vt:lpwstr>
  </property>
  <property fmtid="{D5CDD505-2E9C-101B-9397-08002B2CF9AE}" pid="13" name="BRK_ObenLinks">
    <vt:lpwstr>&lt;BRK_ObenLinks&gt;</vt:lpwstr>
  </property>
  <property fmtid="{D5CDD505-2E9C-101B-9397-08002B2CF9AE}" pid="14" name="BRK_ObenRechts">
    <vt:lpwstr>&lt;BRK_ObenRechts&gt;</vt:lpwstr>
  </property>
  <property fmtid="{D5CDD505-2E9C-101B-9397-08002B2CF9AE}" pid="15" name="BRK_UntenLinks">
    <vt:lpwstr>&lt;BRK_UntenLinks&gt;</vt:lpwstr>
  </property>
  <property fmtid="{D5CDD505-2E9C-101B-9397-08002B2CF9AE}" pid="16" name="BRK_UntenRechts">
    <vt:lpwstr>&lt;BRK_UntenRechts&gt;</vt:lpwstr>
  </property>
  <property fmtid="{D5CDD505-2E9C-101B-9397-08002B2CF9AE}" pid="17" name="BRK_ID">
    <vt:lpwstr>&lt;BRK_ID&gt;</vt:lpwstr>
  </property>
  <property fmtid="{D5CDD505-2E9C-101B-9397-08002B2CF9AE}" pid="18" name="ORG_OrtD">
    <vt:lpwstr>&lt;ORG_OrtD&gt;</vt:lpwstr>
  </property>
  <property fmtid="{D5CDD505-2E9C-101B-9397-08002B2CF9AE}" pid="19" name="ORG_ID">
    <vt:lpwstr>&lt;ORG_ID&gt;</vt:lpwstr>
  </property>
  <property fmtid="{D5CDD505-2E9C-101B-9397-08002B2CF9AE}" pid="20" name="AUT_Vorname">
    <vt:lpwstr>&lt;AUT_Vorname&gt;</vt:lpwstr>
  </property>
  <property fmtid="{D5CDD505-2E9C-101B-9397-08002B2CF9AE}" pid="21" name="AUT_Nachname">
    <vt:lpwstr>&lt;AUT_Nachname&gt;</vt:lpwstr>
  </property>
  <property fmtid="{D5CDD505-2E9C-101B-9397-08002B2CF9AE}" pid="22" name="ORG_BezeichnungD">
    <vt:lpwstr>&lt;ORG_BezeichnungD&gt;</vt:lpwstr>
  </property>
  <property fmtid="{D5CDD505-2E9C-101B-9397-08002B2CF9AE}" pid="23" name="FSC#COOSYSTEM@1.1:Container">
    <vt:lpwstr>COO.2045.100.2.7589766</vt:lpwstr>
  </property>
  <property fmtid="{D5CDD505-2E9C-101B-9397-08002B2CF9AE}" pid="24" name="FSC#COOELAK@1.1001:Subject">
    <vt:lpwstr/>
  </property>
  <property fmtid="{D5CDD505-2E9C-101B-9397-08002B2CF9AE}" pid="25" name="FSC#COOELAK@1.1001:FileReference">
    <vt:lpwstr>312.1-00029</vt:lpwstr>
  </property>
  <property fmtid="{D5CDD505-2E9C-101B-9397-08002B2CF9AE}" pid="26" name="FSC#COOELAK@1.1001:FileRefYear">
    <vt:lpwstr>2013</vt:lpwstr>
  </property>
  <property fmtid="{D5CDD505-2E9C-101B-9397-08002B2CF9AE}" pid="27" name="FSC#COOELAK@1.1001:FileRefOrdinal">
    <vt:lpwstr>29</vt:lpwstr>
  </property>
  <property fmtid="{D5CDD505-2E9C-101B-9397-08002B2CF9AE}" pid="28" name="FSC#COOELAK@1.1001:FileRefOU">
    <vt:lpwstr>IP/S West</vt:lpwstr>
  </property>
  <property fmtid="{D5CDD505-2E9C-101B-9397-08002B2CF9AE}" pid="29" name="FSC#COOELAK@1.1001:Organization">
    <vt:lpwstr/>
  </property>
  <property fmtid="{D5CDD505-2E9C-101B-9397-08002B2CF9AE}" pid="30" name="FSC#COOELAK@1.1001:Owner">
    <vt:lpwstr>Tschäppeler Serge, Bern</vt:lpwstr>
  </property>
  <property fmtid="{D5CDD505-2E9C-101B-9397-08002B2CF9AE}" pid="31" name="FSC#COOELAK@1.1001:OwnerExtension">
    <vt:lpwstr>+41 58 462 95 73</vt:lpwstr>
  </property>
  <property fmtid="{D5CDD505-2E9C-101B-9397-08002B2CF9AE}" pid="32" name="FSC#COOELAK@1.1001:OwnerFaxExtension">
    <vt:lpwstr>+41 58 463 23 03</vt:lpwstr>
  </property>
  <property fmtid="{D5CDD505-2E9C-101B-9397-08002B2CF9AE}" pid="33" name="FSC#COOELAK@1.1001:DispatchedBy">
    <vt:lpwstr/>
  </property>
  <property fmtid="{D5CDD505-2E9C-101B-9397-08002B2CF9AE}" pid="34" name="FSC#COOELAK@1.1001:DispatchedAt">
    <vt:lpwstr/>
  </property>
  <property fmtid="{D5CDD505-2E9C-101B-9397-08002B2CF9AE}" pid="35" name="FSC#COOELAK@1.1001:ApprovedBy">
    <vt:lpwstr>Tschäppeler Serge, Bern</vt:lpwstr>
  </property>
  <property fmtid="{D5CDD505-2E9C-101B-9397-08002B2CF9AE}" pid="36" name="FSC#COOELAK@1.1001:ApprovedAt">
    <vt:lpwstr>29.11.2017</vt:lpwstr>
  </property>
  <property fmtid="{D5CDD505-2E9C-101B-9397-08002B2CF9AE}" pid="37" name="FSC#COOELAK@1.1001:Department">
    <vt:lpwstr/>
  </property>
  <property fmtid="{D5CDD505-2E9C-101B-9397-08002B2CF9AE}" pid="38" name="FSC#COOELAK@1.1001:CreatedAt">
    <vt:lpwstr>28.11.2017</vt:lpwstr>
  </property>
  <property fmtid="{D5CDD505-2E9C-101B-9397-08002B2CF9AE}" pid="39" name="FSC#COOELAK@1.1001:OU">
    <vt:lpwstr>Investitionsplanung/Stab Ost (ASTRA)</vt:lpwstr>
  </property>
  <property fmtid="{D5CDD505-2E9C-101B-9397-08002B2CF9AE}" pid="40" name="FSC#COOELAK@1.1001:Priority">
    <vt:lpwstr> ()</vt:lpwstr>
  </property>
  <property fmtid="{D5CDD505-2E9C-101B-9397-08002B2CF9AE}" pid="41" name="FSC#COOELAK@1.1001:ObjBarCode">
    <vt:lpwstr>*COO.2045.100.2.7589766*</vt:lpwstr>
  </property>
  <property fmtid="{D5CDD505-2E9C-101B-9397-08002B2CF9AE}" pid="42" name="FSC#COOELAK@1.1001:RefBarCode">
    <vt:lpwstr>*COO.2045.100.2.7589767*</vt:lpwstr>
  </property>
  <property fmtid="{D5CDD505-2E9C-101B-9397-08002B2CF9AE}" pid="43" name="FSC#COOELAK@1.1001:FileRefBarCode">
    <vt:lpwstr>*312.1-00029*</vt:lpwstr>
  </property>
  <property fmtid="{D5CDD505-2E9C-101B-9397-08002B2CF9AE}" pid="44" name="FSC#COOELAK@1.1001:ExternalRef">
    <vt:lpwstr/>
  </property>
  <property fmtid="{D5CDD505-2E9C-101B-9397-08002B2CF9AE}" pid="45" name="FSC#COOELAK@1.1001:IncomingNumber">
    <vt:lpwstr/>
  </property>
  <property fmtid="{D5CDD505-2E9C-101B-9397-08002B2CF9AE}" pid="46" name="FSC#COOELAK@1.1001:IncomingSubject">
    <vt:lpwstr/>
  </property>
  <property fmtid="{D5CDD505-2E9C-101B-9397-08002B2CF9AE}" pid="47" name="FSC#COOELAK@1.1001:ProcessResponsible">
    <vt:lpwstr>Cuche Alain, Bern</vt:lpwstr>
  </property>
  <property fmtid="{D5CDD505-2E9C-101B-9397-08002B2CF9AE}" pid="48" name="FSC#COOELAK@1.1001:ProcessResponsiblePhone">
    <vt:lpwstr>+41 58 462 94 45</vt:lpwstr>
  </property>
  <property fmtid="{D5CDD505-2E9C-101B-9397-08002B2CF9AE}" pid="49" name="FSC#COOELAK@1.1001:ProcessResponsibleMail">
    <vt:lpwstr>alain.cuche@astra.admin.ch</vt:lpwstr>
  </property>
  <property fmtid="{D5CDD505-2E9C-101B-9397-08002B2CF9AE}" pid="50" name="FSC#COOELAK@1.1001:ProcessResponsibleFax">
    <vt:lpwstr>+41 58 463 23 03</vt:lpwstr>
  </property>
  <property fmtid="{D5CDD505-2E9C-101B-9397-08002B2CF9AE}" pid="51" name="FSC#COOELAK@1.1001:ApproverFirstName">
    <vt:lpwstr>Serge</vt:lpwstr>
  </property>
  <property fmtid="{D5CDD505-2E9C-101B-9397-08002B2CF9AE}" pid="52" name="FSC#COOELAK@1.1001:ApproverSurName">
    <vt:lpwstr>Tschäppeler</vt:lpwstr>
  </property>
  <property fmtid="{D5CDD505-2E9C-101B-9397-08002B2CF9AE}" pid="53" name="FSC#COOELAK@1.1001:ApproverTitle">
    <vt:lpwstr/>
  </property>
  <property fmtid="{D5CDD505-2E9C-101B-9397-08002B2CF9AE}" pid="54" name="FSC#COOELAK@1.1001:ExternalDate">
    <vt:lpwstr/>
  </property>
  <property fmtid="{D5CDD505-2E9C-101B-9397-08002B2CF9AE}" pid="55" name="FSC#COOELAK@1.1001:SettlementApprovedAt">
    <vt:lpwstr/>
  </property>
  <property fmtid="{D5CDD505-2E9C-101B-9397-08002B2CF9AE}" pid="56" name="FSC#COOELAK@1.1001:BaseNumber">
    <vt:lpwstr>312.1</vt:lpwstr>
  </property>
  <property fmtid="{D5CDD505-2E9C-101B-9397-08002B2CF9AE}" pid="57" name="FSC#ELAKGOV@1.1001:PersonalSubjGender">
    <vt:lpwstr/>
  </property>
  <property fmtid="{D5CDD505-2E9C-101B-9397-08002B2CF9AE}" pid="58" name="FSC#ELAKGOV@1.1001:PersonalSubjFirstName">
    <vt:lpwstr/>
  </property>
  <property fmtid="{D5CDD505-2E9C-101B-9397-08002B2CF9AE}" pid="59" name="FSC#ELAKGOV@1.1001:PersonalSubjSurName">
    <vt:lpwstr/>
  </property>
  <property fmtid="{D5CDD505-2E9C-101B-9397-08002B2CF9AE}" pid="60" name="FSC#ELAKGOV@1.1001:PersonalSubjSalutation">
    <vt:lpwstr/>
  </property>
  <property fmtid="{D5CDD505-2E9C-101B-9397-08002B2CF9AE}" pid="61" name="FSC#ELAKGOV@1.1001:PersonalSubjAddress">
    <vt:lpwstr/>
  </property>
  <property fmtid="{D5CDD505-2E9C-101B-9397-08002B2CF9AE}" pid="62" name="FSC#ASTRACFG@15.1700:Abs_Fachbereich">
    <vt:lpwstr/>
  </property>
  <property fmtid="{D5CDD505-2E9C-101B-9397-08002B2CF9AE}" pid="63" name="FSC#ASTRACFG@15.1700:Abs_Fachbereichsfunktion">
    <vt:lpwstr/>
  </property>
  <property fmtid="{D5CDD505-2E9C-101B-9397-08002B2CF9AE}" pid="64" name="FSC#ASTRACFG@15.1700:Absender_Fusszeilen">
    <vt:lpwstr>Bundesamt für Strassen ASTRA_x000d_
_x000d_
www.astra.admin.ch</vt:lpwstr>
  </property>
  <property fmtid="{D5CDD505-2E9C-101B-9397-08002B2CF9AE}" pid="65" name="FSC#ASTRACFG@15.1700:Abteilung">
    <vt:lpwstr/>
  </property>
  <property fmtid="{D5CDD505-2E9C-101B-9397-08002B2CF9AE}" pid="66" name="FSC#ASTRACFG@15.1700:Bereich">
    <vt:lpwstr/>
  </property>
  <property fmtid="{D5CDD505-2E9C-101B-9397-08002B2CF9AE}" pid="67" name="FSC#ASTRACFG@15.1700:Fachbereich">
    <vt:lpwstr/>
  </property>
  <property fmtid="{D5CDD505-2E9C-101B-9397-08002B2CF9AE}" pid="68" name="FSC#ASTRACFG@15.1700:FilialeOrt">
    <vt:lpwstr/>
  </property>
  <property fmtid="{D5CDD505-2E9C-101B-9397-08002B2CF9AE}" pid="69" name="FSC#ASTRACFG@15.1700:Funktion">
    <vt:lpwstr/>
  </property>
  <property fmtid="{D5CDD505-2E9C-101B-9397-08002B2CF9AE}" pid="70" name="FSC#ASTRACFG@15.1700:Postadresse">
    <vt:lpwstr/>
  </property>
  <property fmtid="{D5CDD505-2E9C-101B-9397-08002B2CF9AE}" pid="71" name="FSC#ASTRACFG@15.1700:Standortadresse">
    <vt:lpwstr/>
  </property>
  <property fmtid="{D5CDD505-2E9C-101B-9397-08002B2CF9AE}" pid="72" name="FSC#UVEKCFG@15.1700:Function">
    <vt:lpwstr/>
  </property>
  <property fmtid="{D5CDD505-2E9C-101B-9397-08002B2CF9AE}" pid="73" name="FSC#UVEKCFG@15.1700:FileRespOrg">
    <vt:lpwstr>Investitionsplanung/Stab Ost</vt:lpwstr>
  </property>
  <property fmtid="{D5CDD505-2E9C-101B-9397-08002B2CF9AE}" pid="74" name="FSC#UVEKCFG@15.1700:DefaultGroupFileResponsible">
    <vt:lpwstr/>
  </property>
  <property fmtid="{D5CDD505-2E9C-101B-9397-08002B2CF9AE}" pid="75" name="FSC#UVEKCFG@15.1700:FileRespFunction">
    <vt:lpwstr/>
  </property>
  <property fmtid="{D5CDD505-2E9C-101B-9397-08002B2CF9AE}" pid="76" name="FSC#UVEKCFG@15.1700:AssignedClassification">
    <vt:lpwstr/>
  </property>
  <property fmtid="{D5CDD505-2E9C-101B-9397-08002B2CF9AE}" pid="77" name="FSC#UVEKCFG@15.1700:AssignedClassificationCode">
    <vt:lpwstr>COO.1.1001.1.137854</vt:lpwstr>
  </property>
  <property fmtid="{D5CDD505-2E9C-101B-9397-08002B2CF9AE}" pid="78" name="FSC#UVEKCFG@15.1700:FileResponsible">
    <vt:lpwstr/>
  </property>
  <property fmtid="{D5CDD505-2E9C-101B-9397-08002B2CF9AE}" pid="79" name="FSC#UVEKCFG@15.1700:FileResponsibleTel">
    <vt:lpwstr/>
  </property>
  <property fmtid="{D5CDD505-2E9C-101B-9397-08002B2CF9AE}" pid="80" name="FSC#UVEKCFG@15.1700:FileResponsibleEmail">
    <vt:lpwstr/>
  </property>
  <property fmtid="{D5CDD505-2E9C-101B-9397-08002B2CF9AE}" pid="81" name="FSC#UVEKCFG@15.1700:FileResponsibleFax">
    <vt:lpwstr/>
  </property>
  <property fmtid="{D5CDD505-2E9C-101B-9397-08002B2CF9AE}" pid="82" name="FSC#UVEKCFG@15.1700:FileResponsibleAddress">
    <vt:lpwstr/>
  </property>
  <property fmtid="{D5CDD505-2E9C-101B-9397-08002B2CF9AE}" pid="83" name="FSC#UVEKCFG@15.1700:FileResponsibleStreet">
    <vt:lpwstr/>
  </property>
  <property fmtid="{D5CDD505-2E9C-101B-9397-08002B2CF9AE}" pid="84" name="FSC#UVEKCFG@15.1700:FileResponsiblezipcode">
    <vt:lpwstr/>
  </property>
  <property fmtid="{D5CDD505-2E9C-101B-9397-08002B2CF9AE}" pid="85" name="FSC#UVEKCFG@15.1700:FileResponsiblecity">
    <vt:lpwstr/>
  </property>
  <property fmtid="{D5CDD505-2E9C-101B-9397-08002B2CF9AE}" pid="86" name="FSC#UVEKCFG@15.1700:FileResponsibleAbbreviation">
    <vt:lpwstr/>
  </property>
  <property fmtid="{D5CDD505-2E9C-101B-9397-08002B2CF9AE}" pid="87" name="FSC#UVEKCFG@15.1700:FileRespOrgHome">
    <vt:lpwstr/>
  </property>
  <property fmtid="{D5CDD505-2E9C-101B-9397-08002B2CF9AE}" pid="88" name="FSC#UVEKCFG@15.1700:CurrUserAbbreviation">
    <vt:lpwstr>Tss</vt:lpwstr>
  </property>
  <property fmtid="{D5CDD505-2E9C-101B-9397-08002B2CF9AE}" pid="89" name="FSC#UVEKCFG@15.1700:CategoryReference">
    <vt:lpwstr>312.1</vt:lpwstr>
  </property>
  <property fmtid="{D5CDD505-2E9C-101B-9397-08002B2CF9AE}" pid="90" name="FSC#UVEKCFG@15.1700:cooAddress">
    <vt:lpwstr>COO.2045.100.2.7589766</vt:lpwstr>
  </property>
  <property fmtid="{D5CDD505-2E9C-101B-9397-08002B2CF9AE}" pid="91" name="FSC#UVEKCFG@15.1700:sleeveFileReference">
    <vt:lpwstr/>
  </property>
  <property fmtid="{D5CDD505-2E9C-101B-9397-08002B2CF9AE}" pid="92" name="FSC#UVEKCFG@15.1700:BureauName">
    <vt:lpwstr>Bundesamt für Strassen</vt:lpwstr>
  </property>
  <property fmtid="{D5CDD505-2E9C-101B-9397-08002B2CF9AE}" pid="93" name="FSC#UVEKCFG@15.1700:BureauShortName">
    <vt:lpwstr>ASTRA</vt:lpwstr>
  </property>
  <property fmtid="{D5CDD505-2E9C-101B-9397-08002B2CF9AE}" pid="94" name="FSC#UVEKCFG@15.1700:BureauWebsite">
    <vt:lpwstr>www.astra.admin.ch</vt:lpwstr>
  </property>
  <property fmtid="{D5CDD505-2E9C-101B-9397-08002B2CF9AE}" pid="95" name="FSC#UVEKCFG@15.1700:SubFileTitle">
    <vt:lpwstr>Leistungsbeschrieb BHU Projektierung 14.11.2017</vt:lpwstr>
  </property>
  <property fmtid="{D5CDD505-2E9C-101B-9397-08002B2CF9AE}" pid="96" name="FSC#UVEKCFG@15.1700:ForeignNumber">
    <vt:lpwstr/>
  </property>
  <property fmtid="{D5CDD505-2E9C-101B-9397-08002B2CF9AE}" pid="97" name="FSC#UVEKCFG@15.1700:Amtstitel">
    <vt:lpwstr/>
  </property>
  <property fmtid="{D5CDD505-2E9C-101B-9397-08002B2CF9AE}" pid="98" name="FSC#UVEKCFG@15.1700:ZusendungAm">
    <vt:lpwstr/>
  </property>
  <property fmtid="{D5CDD505-2E9C-101B-9397-08002B2CF9AE}" pid="99" name="FSC#UVEKCFG@15.1700:SignerLeft">
    <vt:lpwstr/>
  </property>
  <property fmtid="{D5CDD505-2E9C-101B-9397-08002B2CF9AE}" pid="100" name="FSC#UVEKCFG@15.1700:SignerRight">
    <vt:lpwstr/>
  </property>
  <property fmtid="{D5CDD505-2E9C-101B-9397-08002B2CF9AE}" pid="101" name="FSC#UVEKCFG@15.1700:SignerLeftJobTitle">
    <vt:lpwstr/>
  </property>
  <property fmtid="{D5CDD505-2E9C-101B-9397-08002B2CF9AE}" pid="102" name="FSC#UVEKCFG@15.1700:SignerRightJobTitle">
    <vt:lpwstr/>
  </property>
  <property fmtid="{D5CDD505-2E9C-101B-9397-08002B2CF9AE}" pid="103" name="FSC#UVEKCFG@15.1700:SignerLeftFunction">
    <vt:lpwstr/>
  </property>
  <property fmtid="{D5CDD505-2E9C-101B-9397-08002B2CF9AE}" pid="104" name="FSC#UVEKCFG@15.1700:SignerRightFunction">
    <vt:lpwstr/>
  </property>
  <property fmtid="{D5CDD505-2E9C-101B-9397-08002B2CF9AE}" pid="105" name="FSC#UVEKCFG@15.1700:SignerLeftUserRoleGroup">
    <vt:lpwstr/>
  </property>
  <property fmtid="{D5CDD505-2E9C-101B-9397-08002B2CF9AE}" pid="106" name="FSC#UVEKCFG@15.1700:SignerRightUserRoleGroup">
    <vt:lpwstr/>
  </property>
  <property fmtid="{D5CDD505-2E9C-101B-9397-08002B2CF9AE}" pid="107" name="FSC#UVEKCFG@15.1700:DocumentNumber">
    <vt:lpwstr>Q482-1038</vt:lpwstr>
  </property>
  <property fmtid="{D5CDD505-2E9C-101B-9397-08002B2CF9AE}" pid="108" name="FSC#UVEKCFG@15.1700:AssignmentNumber">
    <vt:lpwstr/>
  </property>
  <property fmtid="{D5CDD505-2E9C-101B-9397-08002B2CF9AE}" pid="109" name="FSC#UVEKCFG@15.1700:EM_Personal">
    <vt:lpwstr/>
  </property>
  <property fmtid="{D5CDD505-2E9C-101B-9397-08002B2CF9AE}" pid="110" name="FSC#UVEKCFG@15.1700:EM_Geschlecht">
    <vt:lpwstr/>
  </property>
  <property fmtid="{D5CDD505-2E9C-101B-9397-08002B2CF9AE}" pid="111" name="FSC#UVEKCFG@15.1700:EM_GebDatum">
    <vt:lpwstr/>
  </property>
  <property fmtid="{D5CDD505-2E9C-101B-9397-08002B2CF9AE}" pid="112" name="FSC#UVEKCFG@15.1700:EM_Funktion">
    <vt:lpwstr/>
  </property>
  <property fmtid="{D5CDD505-2E9C-101B-9397-08002B2CF9AE}" pid="113" name="FSC#UVEKCFG@15.1700:EM_Beruf">
    <vt:lpwstr/>
  </property>
  <property fmtid="{D5CDD505-2E9C-101B-9397-08002B2CF9AE}" pid="114" name="FSC#UVEKCFG@15.1700:EM_SVNR">
    <vt:lpwstr/>
  </property>
  <property fmtid="{D5CDD505-2E9C-101B-9397-08002B2CF9AE}" pid="115" name="FSC#UVEKCFG@15.1700:EM_Familienstand">
    <vt:lpwstr/>
  </property>
  <property fmtid="{D5CDD505-2E9C-101B-9397-08002B2CF9AE}" pid="116" name="FSC#UVEKCFG@15.1700:EM_Muttersprache">
    <vt:lpwstr/>
  </property>
  <property fmtid="{D5CDD505-2E9C-101B-9397-08002B2CF9AE}" pid="117" name="FSC#UVEKCFG@15.1700:EM_Geboren_in">
    <vt:lpwstr/>
  </property>
  <property fmtid="{D5CDD505-2E9C-101B-9397-08002B2CF9AE}" pid="118" name="FSC#UVEKCFG@15.1700:EM_Briefanrede">
    <vt:lpwstr/>
  </property>
  <property fmtid="{D5CDD505-2E9C-101B-9397-08002B2CF9AE}" pid="119" name="FSC#UVEKCFG@15.1700:EM_Kommunikationssprache">
    <vt:lpwstr/>
  </property>
  <property fmtid="{D5CDD505-2E9C-101B-9397-08002B2CF9AE}" pid="120" name="FSC#UVEKCFG@15.1700:EM_Webseite">
    <vt:lpwstr/>
  </property>
  <property fmtid="{D5CDD505-2E9C-101B-9397-08002B2CF9AE}" pid="121" name="FSC#UVEKCFG@15.1700:EM_TelNr_Business">
    <vt:lpwstr/>
  </property>
  <property fmtid="{D5CDD505-2E9C-101B-9397-08002B2CF9AE}" pid="122" name="FSC#UVEKCFG@15.1700:EM_TelNr_Private">
    <vt:lpwstr/>
  </property>
  <property fmtid="{D5CDD505-2E9C-101B-9397-08002B2CF9AE}" pid="123" name="FSC#UVEKCFG@15.1700:EM_TelNr_Mobile">
    <vt:lpwstr/>
  </property>
  <property fmtid="{D5CDD505-2E9C-101B-9397-08002B2CF9AE}" pid="124" name="FSC#UVEKCFG@15.1700:EM_TelNr_Other">
    <vt:lpwstr/>
  </property>
  <property fmtid="{D5CDD505-2E9C-101B-9397-08002B2CF9AE}" pid="125" name="FSC#UVEKCFG@15.1700:EM_TelNr_Fax">
    <vt:lpwstr/>
  </property>
  <property fmtid="{D5CDD505-2E9C-101B-9397-08002B2CF9AE}" pid="126" name="FSC#UVEKCFG@15.1700:EM_EMail1">
    <vt:lpwstr/>
  </property>
  <property fmtid="{D5CDD505-2E9C-101B-9397-08002B2CF9AE}" pid="127" name="FSC#UVEKCFG@15.1700:EM_EMail2">
    <vt:lpwstr/>
  </property>
  <property fmtid="{D5CDD505-2E9C-101B-9397-08002B2CF9AE}" pid="128" name="FSC#UVEKCFG@15.1700:EM_EMail3">
    <vt:lpwstr/>
  </property>
  <property fmtid="{D5CDD505-2E9C-101B-9397-08002B2CF9AE}" pid="129" name="FSC#UVEKCFG@15.1700:EM_Name">
    <vt:lpwstr/>
  </property>
  <property fmtid="{D5CDD505-2E9C-101B-9397-08002B2CF9AE}" pid="130" name="FSC#UVEKCFG@15.1700:EM_UID">
    <vt:lpwstr/>
  </property>
  <property fmtid="{D5CDD505-2E9C-101B-9397-08002B2CF9AE}" pid="131" name="FSC#UVEKCFG@15.1700:EM_Rechtsform">
    <vt:lpwstr/>
  </property>
  <property fmtid="{D5CDD505-2E9C-101B-9397-08002B2CF9AE}" pid="132" name="FSC#UVEKCFG@15.1700:EM_Klassifizierung">
    <vt:lpwstr/>
  </property>
  <property fmtid="{D5CDD505-2E9C-101B-9397-08002B2CF9AE}" pid="133" name="FSC#UVEKCFG@15.1700:EM_Gruendungsjahr">
    <vt:lpwstr/>
  </property>
  <property fmtid="{D5CDD505-2E9C-101B-9397-08002B2CF9AE}" pid="134" name="FSC#UVEKCFG@15.1700:EM_Versandart">
    <vt:lpwstr>B-Post</vt:lpwstr>
  </property>
  <property fmtid="{D5CDD505-2E9C-101B-9397-08002B2CF9AE}" pid="135" name="FSC#UVEKCFG@15.1700:EM_Versandvermek">
    <vt:lpwstr/>
  </property>
  <property fmtid="{D5CDD505-2E9C-101B-9397-08002B2CF9AE}" pid="136" name="FSC#UVEKCFG@15.1700:EM_Anrede">
    <vt:lpwstr/>
  </property>
  <property fmtid="{D5CDD505-2E9C-101B-9397-08002B2CF9AE}" pid="137" name="FSC#UVEKCFG@15.1700:EM_Titel">
    <vt:lpwstr/>
  </property>
  <property fmtid="{D5CDD505-2E9C-101B-9397-08002B2CF9AE}" pid="138" name="FSC#UVEKCFG@15.1700:EM_Nachgestellter_Titel">
    <vt:lpwstr/>
  </property>
  <property fmtid="{D5CDD505-2E9C-101B-9397-08002B2CF9AE}" pid="139" name="FSC#UVEKCFG@15.1700:EM_Vorname">
    <vt:lpwstr/>
  </property>
  <property fmtid="{D5CDD505-2E9C-101B-9397-08002B2CF9AE}" pid="140" name="FSC#UVEKCFG@15.1700:EM_Nachname">
    <vt:lpwstr/>
  </property>
  <property fmtid="{D5CDD505-2E9C-101B-9397-08002B2CF9AE}" pid="141" name="FSC#UVEKCFG@15.1700:EM_Kurzbezeichnung">
    <vt:lpwstr/>
  </property>
  <property fmtid="{D5CDD505-2E9C-101B-9397-08002B2CF9AE}" pid="142" name="FSC#UVEKCFG@15.1700:EM_Organisations_Zeile_1">
    <vt:lpwstr/>
  </property>
  <property fmtid="{D5CDD505-2E9C-101B-9397-08002B2CF9AE}" pid="143" name="FSC#UVEKCFG@15.1700:EM_Organisations_Zeile_2">
    <vt:lpwstr/>
  </property>
  <property fmtid="{D5CDD505-2E9C-101B-9397-08002B2CF9AE}" pid="144" name="FSC#UVEKCFG@15.1700:EM_Organisations_Zeile_3">
    <vt:lpwstr/>
  </property>
  <property fmtid="{D5CDD505-2E9C-101B-9397-08002B2CF9AE}" pid="145" name="FSC#UVEKCFG@15.1700:EM_Strasse">
    <vt:lpwstr/>
  </property>
  <property fmtid="{D5CDD505-2E9C-101B-9397-08002B2CF9AE}" pid="146" name="FSC#UVEKCFG@15.1700:EM_Hausnummer">
    <vt:lpwstr/>
  </property>
  <property fmtid="{D5CDD505-2E9C-101B-9397-08002B2CF9AE}" pid="147" name="FSC#UVEKCFG@15.1700:EM_Strasse2">
    <vt:lpwstr/>
  </property>
  <property fmtid="{D5CDD505-2E9C-101B-9397-08002B2CF9AE}" pid="148" name="FSC#UVEKCFG@15.1700:EM_Hausnummer_Zusatz">
    <vt:lpwstr/>
  </property>
  <property fmtid="{D5CDD505-2E9C-101B-9397-08002B2CF9AE}" pid="149" name="FSC#UVEKCFG@15.1700:EM_Postfach">
    <vt:lpwstr/>
  </property>
  <property fmtid="{D5CDD505-2E9C-101B-9397-08002B2CF9AE}" pid="150" name="FSC#UVEKCFG@15.1700:EM_PLZ">
    <vt:lpwstr/>
  </property>
  <property fmtid="{D5CDD505-2E9C-101B-9397-08002B2CF9AE}" pid="151" name="FSC#UVEKCFG@15.1700:EM_Ort">
    <vt:lpwstr/>
  </property>
  <property fmtid="{D5CDD505-2E9C-101B-9397-08002B2CF9AE}" pid="152" name="FSC#UVEKCFG@15.1700:EM_Land">
    <vt:lpwstr/>
  </property>
  <property fmtid="{D5CDD505-2E9C-101B-9397-08002B2CF9AE}" pid="153" name="FSC#UVEKCFG@15.1700:EM_E_Mail_Adresse">
    <vt:lpwstr/>
  </property>
  <property fmtid="{D5CDD505-2E9C-101B-9397-08002B2CF9AE}" pid="154" name="FSC#UVEKCFG@15.1700:EM_Funktionsbezeichnung">
    <vt:lpwstr/>
  </property>
  <property fmtid="{D5CDD505-2E9C-101B-9397-08002B2CF9AE}" pid="155" name="FSC#UVEKCFG@15.1700:EM_Serienbrieffeld_1">
    <vt:lpwstr/>
  </property>
  <property fmtid="{D5CDD505-2E9C-101B-9397-08002B2CF9AE}" pid="156" name="FSC#UVEKCFG@15.1700:EM_Serienbrieffeld_2">
    <vt:lpwstr/>
  </property>
  <property fmtid="{D5CDD505-2E9C-101B-9397-08002B2CF9AE}" pid="157" name="FSC#UVEKCFG@15.1700:EM_Serienbrieffeld_3">
    <vt:lpwstr/>
  </property>
  <property fmtid="{D5CDD505-2E9C-101B-9397-08002B2CF9AE}" pid="158" name="FSC#UVEKCFG@15.1700:EM_Serienbrieffeld_4">
    <vt:lpwstr/>
  </property>
  <property fmtid="{D5CDD505-2E9C-101B-9397-08002B2CF9AE}" pid="159" name="FSC#UVEKCFG@15.1700:EM_Serienbrieffeld_5">
    <vt:lpwstr/>
  </property>
  <property fmtid="{D5CDD505-2E9C-101B-9397-08002B2CF9AE}" pid="160" name="FSC#UVEKCFG@15.1700:EM_Address">
    <vt:lpwstr/>
  </property>
  <property fmtid="{D5CDD505-2E9C-101B-9397-08002B2CF9AE}" pid="161" name="FSC#UVEKCFG@15.1700:Abs_Nachname">
    <vt:lpwstr/>
  </property>
  <property fmtid="{D5CDD505-2E9C-101B-9397-08002B2CF9AE}" pid="162" name="FSC#UVEKCFG@15.1700:Abs_Vorname">
    <vt:lpwstr/>
  </property>
  <property fmtid="{D5CDD505-2E9C-101B-9397-08002B2CF9AE}" pid="163" name="FSC#UVEKCFG@15.1700:Abs_Zeichen">
    <vt:lpwstr/>
  </property>
  <property fmtid="{D5CDD505-2E9C-101B-9397-08002B2CF9AE}" pid="164" name="FSC#UVEKCFG@15.1700:Anrede">
    <vt:lpwstr/>
  </property>
  <property fmtid="{D5CDD505-2E9C-101B-9397-08002B2CF9AE}" pid="165" name="FSC#UVEKCFG@15.1700:EM_Versandartspez">
    <vt:lpwstr/>
  </property>
  <property fmtid="{D5CDD505-2E9C-101B-9397-08002B2CF9AE}" pid="166" name="FSC#UVEKCFG@15.1700:Briefdatum">
    <vt:lpwstr>29.11.2017</vt:lpwstr>
  </property>
  <property fmtid="{D5CDD505-2E9C-101B-9397-08002B2CF9AE}" pid="167" name="FSC#UVEKCFG@15.1700:Empf_Zeichen">
    <vt:lpwstr/>
  </property>
  <property fmtid="{D5CDD505-2E9C-101B-9397-08002B2CF9AE}" pid="168" name="FSC#UVEKCFG@15.1700:FilialePLZ">
    <vt:lpwstr/>
  </property>
  <property fmtid="{D5CDD505-2E9C-101B-9397-08002B2CF9AE}" pid="169" name="FSC#UVEKCFG@15.1700:Gegenstand">
    <vt:lpwstr>BETREFF</vt:lpwstr>
  </property>
  <property fmtid="{D5CDD505-2E9C-101B-9397-08002B2CF9AE}" pid="170" name="FSC#UVEKCFG@15.1700:Nummer">
    <vt:lpwstr>Q482-1038</vt:lpwstr>
  </property>
  <property fmtid="{D5CDD505-2E9C-101B-9397-08002B2CF9AE}" pid="171" name="FSC#UVEKCFG@15.1700:Unterschrift_Nachname">
    <vt:lpwstr/>
  </property>
  <property fmtid="{D5CDD505-2E9C-101B-9397-08002B2CF9AE}" pid="172" name="FSC#UVEKCFG@15.1700:Unterschrift_Vorname">
    <vt:lpwstr/>
  </property>
  <property fmtid="{D5CDD505-2E9C-101B-9397-08002B2CF9AE}" pid="173" name="FSC#COOELAK@1.1001:CurrentUserRolePos">
    <vt:lpwstr>Sachbearbeiter/in</vt:lpwstr>
  </property>
  <property fmtid="{D5CDD505-2E9C-101B-9397-08002B2CF9AE}" pid="174" name="FSC#COOELAK@1.1001:CurrentUserEmail">
    <vt:lpwstr>serge.tschaeppeler@astra.admin.ch</vt:lpwstr>
  </property>
  <property fmtid="{D5CDD505-2E9C-101B-9397-08002B2CF9AE}" pid="175" name="FSC#ATSTATECFG@1.1001:Office">
    <vt:lpwstr/>
  </property>
  <property fmtid="{D5CDD505-2E9C-101B-9397-08002B2CF9AE}" pid="176" name="FSC#ATSTATECFG@1.1001:Agent">
    <vt:lpwstr/>
  </property>
  <property fmtid="{D5CDD505-2E9C-101B-9397-08002B2CF9AE}" pid="177" name="FSC#ATSTATECFG@1.1001:AgentPhone">
    <vt:lpwstr/>
  </property>
  <property fmtid="{D5CDD505-2E9C-101B-9397-08002B2CF9AE}" pid="178" name="FSC#ATSTATECFG@1.1001:DepartmentFax">
    <vt:lpwstr/>
  </property>
  <property fmtid="{D5CDD505-2E9C-101B-9397-08002B2CF9AE}" pid="179" name="FSC#ATSTATECFG@1.1001:DepartmentEmail">
    <vt:lpwstr/>
  </property>
  <property fmtid="{D5CDD505-2E9C-101B-9397-08002B2CF9AE}" pid="180" name="FSC#ATSTATECFG@1.1001:SubfileDate">
    <vt:lpwstr/>
  </property>
  <property fmtid="{D5CDD505-2E9C-101B-9397-08002B2CF9AE}" pid="181" name="FSC#ATSTATECFG@1.1001:SubfileSubject">
    <vt:lpwstr>Leistungsbeschrieb BHU Projektierung 14.11.2017 Version FüR</vt:lpwstr>
  </property>
  <property fmtid="{D5CDD505-2E9C-101B-9397-08002B2CF9AE}" pid="182" name="FSC#ATSTATECFG@1.1001:DepartmentZipCode">
    <vt:lpwstr/>
  </property>
  <property fmtid="{D5CDD505-2E9C-101B-9397-08002B2CF9AE}" pid="183" name="FSC#ATSTATECFG@1.1001:DepartmentCountry">
    <vt:lpwstr/>
  </property>
  <property fmtid="{D5CDD505-2E9C-101B-9397-08002B2CF9AE}" pid="184" name="FSC#ATSTATECFG@1.1001:DepartmentCity">
    <vt:lpwstr/>
  </property>
  <property fmtid="{D5CDD505-2E9C-101B-9397-08002B2CF9AE}" pid="185" name="FSC#ATSTATECFG@1.1001:DepartmentStreet">
    <vt:lpwstr/>
  </property>
  <property fmtid="{D5CDD505-2E9C-101B-9397-08002B2CF9AE}" pid="186" name="FSC#ATSTATECFG@1.1001:DepartmentDVR">
    <vt:lpwstr/>
  </property>
  <property fmtid="{D5CDD505-2E9C-101B-9397-08002B2CF9AE}" pid="187" name="FSC#ATSTATECFG@1.1001:DepartmentUID">
    <vt:lpwstr/>
  </property>
  <property fmtid="{D5CDD505-2E9C-101B-9397-08002B2CF9AE}" pid="188" name="FSC#ATSTATECFG@1.1001:SubfileReference">
    <vt:lpwstr>312.1-00029/00007</vt:lpwstr>
  </property>
  <property fmtid="{D5CDD505-2E9C-101B-9397-08002B2CF9AE}" pid="189" name="FSC#ATSTATECFG@1.1001:Clause">
    <vt:lpwstr/>
  </property>
  <property fmtid="{D5CDD505-2E9C-101B-9397-08002B2CF9AE}" pid="190" name="FSC#ATSTATECFG@1.1001:ApprovedSignature">
    <vt:lpwstr>Serge Tschäppeler</vt:lpwstr>
  </property>
  <property fmtid="{D5CDD505-2E9C-101B-9397-08002B2CF9AE}" pid="191" name="FSC#ATSTATECFG@1.1001:BankAccount">
    <vt:lpwstr/>
  </property>
  <property fmtid="{D5CDD505-2E9C-101B-9397-08002B2CF9AE}" pid="192" name="FSC#ATSTATECFG@1.1001:BankAccountOwner">
    <vt:lpwstr/>
  </property>
  <property fmtid="{D5CDD505-2E9C-101B-9397-08002B2CF9AE}" pid="193" name="FSC#ATSTATECFG@1.1001:BankInstitute">
    <vt:lpwstr/>
  </property>
  <property fmtid="{D5CDD505-2E9C-101B-9397-08002B2CF9AE}" pid="194" name="FSC#ATSTATECFG@1.1001:BankAccountID">
    <vt:lpwstr/>
  </property>
  <property fmtid="{D5CDD505-2E9C-101B-9397-08002B2CF9AE}" pid="195" name="FSC#ATSTATECFG@1.1001:BankAccountIBAN">
    <vt:lpwstr/>
  </property>
  <property fmtid="{D5CDD505-2E9C-101B-9397-08002B2CF9AE}" pid="196" name="FSC#ATSTATECFG@1.1001:BankAccountBIC">
    <vt:lpwstr/>
  </property>
  <property fmtid="{D5CDD505-2E9C-101B-9397-08002B2CF9AE}" pid="197" name="FSC#ATSTATECFG@1.1001:BankName">
    <vt:lpwstr/>
  </property>
  <property fmtid="{D5CDD505-2E9C-101B-9397-08002B2CF9AE}" pid="198" name="FSC#FSCFOLIO@1.1001:docpropproject">
    <vt:lpwstr/>
  </property>
  <property fmtid="{D5CDD505-2E9C-101B-9397-08002B2CF9AE}" pid="199" name="FSC$NOPARSEFILE">
    <vt:bool>true</vt:bool>
  </property>
  <property fmtid="{D5CDD505-2E9C-101B-9397-08002B2CF9AE}" pid="200" name="ContentTypeId">
    <vt:lpwstr>0x0101006ADEE3D2EB29724F95A9AC123874D7C9</vt:lpwstr>
  </property>
</Properties>
</file>